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A54" w:rsidRPr="00ED6422" w:rsidRDefault="001644C8" w:rsidP="009E735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0.25pt" fillcolor="window">
            <v:imagedata r:id="rId7" o:title=""/>
          </v:shape>
        </w:pict>
      </w:r>
    </w:p>
    <w:p w:rsidR="00042A54" w:rsidRPr="00ED6422" w:rsidRDefault="00042A54" w:rsidP="009E735E">
      <w:pPr>
        <w:pStyle w:val="Antrat"/>
        <w:rPr>
          <w:sz w:val="24"/>
          <w:szCs w:val="24"/>
        </w:rPr>
      </w:pPr>
      <w:r w:rsidRPr="00ED6422">
        <w:rPr>
          <w:sz w:val="24"/>
          <w:szCs w:val="24"/>
        </w:rPr>
        <w:t>ANYKŠČIŲ RAJONO SAVIVALDYBĖS</w:t>
      </w:r>
    </w:p>
    <w:p w:rsidR="00042A54" w:rsidRPr="00ED6422" w:rsidRDefault="00042A54" w:rsidP="009E735E">
      <w:pPr>
        <w:jc w:val="center"/>
        <w:rPr>
          <w:rFonts w:ascii="Times New Roman" w:hAnsi="Times New Roman"/>
          <w:b/>
          <w:szCs w:val="24"/>
        </w:rPr>
      </w:pPr>
      <w:r w:rsidRPr="00ED6422">
        <w:rPr>
          <w:rFonts w:ascii="Times New Roman" w:hAnsi="Times New Roman"/>
          <w:b/>
          <w:szCs w:val="24"/>
        </w:rPr>
        <w:t>TARYBA</w:t>
      </w:r>
    </w:p>
    <w:p w:rsidR="00042A54" w:rsidRPr="00ED6422" w:rsidRDefault="00042A54" w:rsidP="009E735E">
      <w:pPr>
        <w:jc w:val="center"/>
        <w:rPr>
          <w:rFonts w:ascii="Times New Roman" w:hAnsi="Times New Roman"/>
          <w:b/>
          <w:szCs w:val="24"/>
        </w:rPr>
      </w:pPr>
    </w:p>
    <w:p w:rsidR="00042A54" w:rsidRPr="00ED6422" w:rsidRDefault="00042A54" w:rsidP="009E735E">
      <w:pPr>
        <w:jc w:val="center"/>
        <w:rPr>
          <w:rFonts w:ascii="Times New Roman" w:hAnsi="Times New Roman"/>
          <w:b/>
          <w:szCs w:val="24"/>
        </w:rPr>
      </w:pPr>
      <w:r w:rsidRPr="00ED6422">
        <w:rPr>
          <w:rFonts w:ascii="Times New Roman" w:hAnsi="Times New Roman"/>
          <w:b/>
          <w:szCs w:val="24"/>
        </w:rPr>
        <w:t>SPRENDIMAS</w:t>
      </w:r>
    </w:p>
    <w:p w:rsidR="00042A54" w:rsidRPr="00ED6422" w:rsidRDefault="00042A54" w:rsidP="009E735E">
      <w:pPr>
        <w:jc w:val="center"/>
        <w:rPr>
          <w:rFonts w:ascii="Times New Roman" w:hAnsi="Times New Roman"/>
          <w:b/>
          <w:szCs w:val="24"/>
        </w:rPr>
      </w:pPr>
      <w:r w:rsidRPr="00ED6422">
        <w:rPr>
          <w:rFonts w:ascii="Times New Roman" w:hAnsi="Times New Roman"/>
          <w:b/>
          <w:szCs w:val="24"/>
        </w:rPr>
        <w:t>(projektas)</w:t>
      </w:r>
    </w:p>
    <w:p w:rsidR="00042A54" w:rsidRPr="00ED6422" w:rsidRDefault="00997EE1" w:rsidP="009E735E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aps/>
          <w:szCs w:val="24"/>
        </w:rPr>
        <w:fldChar w:fldCharType="begin"/>
      </w:r>
      <w:r>
        <w:rPr>
          <w:rFonts w:ascii="Times New Roman" w:hAnsi="Times New Roman"/>
          <w:b/>
          <w:caps/>
          <w:szCs w:val="24"/>
        </w:rPr>
        <w:instrText xml:space="preserve"> FILLIN "Pavadinimas" \* MERGEFORMAT </w:instrText>
      </w:r>
      <w:r>
        <w:rPr>
          <w:rFonts w:ascii="Times New Roman" w:hAnsi="Times New Roman"/>
          <w:b/>
          <w:caps/>
          <w:szCs w:val="24"/>
        </w:rPr>
        <w:fldChar w:fldCharType="separate"/>
      </w:r>
      <w:r w:rsidR="00042A54" w:rsidRPr="00ED6422">
        <w:rPr>
          <w:rFonts w:ascii="Times New Roman" w:hAnsi="Times New Roman"/>
          <w:b/>
          <w:caps/>
          <w:szCs w:val="24"/>
        </w:rPr>
        <w:t>Dėl Anykščių rajono savivaldybės Tarybos 201</w:t>
      </w:r>
      <w:r w:rsidR="00042A54">
        <w:rPr>
          <w:rFonts w:ascii="Times New Roman" w:hAnsi="Times New Roman"/>
          <w:b/>
          <w:caps/>
          <w:szCs w:val="24"/>
        </w:rPr>
        <w:t>9 metų I</w:t>
      </w:r>
      <w:r w:rsidR="00042A54" w:rsidRPr="00ED6422">
        <w:rPr>
          <w:rFonts w:ascii="Times New Roman" w:hAnsi="Times New Roman"/>
          <w:b/>
          <w:caps/>
          <w:szCs w:val="24"/>
        </w:rPr>
        <w:t xml:space="preserve"> pusmečio darbo plano patvirtinimo</w:t>
      </w:r>
      <w:r>
        <w:rPr>
          <w:rFonts w:ascii="Times New Roman" w:hAnsi="Times New Roman"/>
          <w:b/>
          <w:caps/>
          <w:szCs w:val="24"/>
        </w:rPr>
        <w:fldChar w:fldCharType="end"/>
      </w:r>
    </w:p>
    <w:p w:rsidR="00042A54" w:rsidRPr="00ED6422" w:rsidRDefault="00042A54" w:rsidP="009E735E">
      <w:pPr>
        <w:jc w:val="center"/>
        <w:rPr>
          <w:rFonts w:ascii="Times New Roman" w:hAnsi="Times New Roman"/>
          <w:szCs w:val="24"/>
        </w:rPr>
      </w:pPr>
    </w:p>
    <w:p w:rsidR="00042A54" w:rsidRPr="00ED6422" w:rsidRDefault="00997EE1" w:rsidP="009E735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fldChar w:fldCharType="begin"/>
      </w:r>
      <w:r>
        <w:rPr>
          <w:rFonts w:ascii="Times New Roman" w:hAnsi="Times New Roman"/>
          <w:szCs w:val="24"/>
        </w:rPr>
        <w:instrText xml:space="preserve"> FILLIN "data" \* MERGEFORMAT </w:instrText>
      </w:r>
      <w:r>
        <w:rPr>
          <w:rFonts w:ascii="Times New Roman" w:hAnsi="Times New Roman"/>
          <w:szCs w:val="24"/>
        </w:rPr>
        <w:fldChar w:fldCharType="separate"/>
      </w:r>
      <w:r w:rsidR="00042A54" w:rsidRPr="00ED6422">
        <w:rPr>
          <w:rFonts w:ascii="Times New Roman" w:hAnsi="Times New Roman"/>
          <w:szCs w:val="24"/>
        </w:rPr>
        <w:t xml:space="preserve">2018 m. </w:t>
      </w:r>
      <w:r w:rsidR="00042A54">
        <w:rPr>
          <w:rFonts w:ascii="Times New Roman" w:hAnsi="Times New Roman"/>
          <w:szCs w:val="24"/>
        </w:rPr>
        <w:t>gruodžio 20</w:t>
      </w:r>
      <w:r w:rsidR="00042A54" w:rsidRPr="00ED6422">
        <w:rPr>
          <w:rFonts w:ascii="Times New Roman" w:hAnsi="Times New Roman"/>
          <w:szCs w:val="24"/>
        </w:rPr>
        <w:t xml:space="preserve"> d.</w:t>
      </w:r>
      <w:r>
        <w:rPr>
          <w:rFonts w:ascii="Times New Roman" w:hAnsi="Times New Roman"/>
          <w:szCs w:val="24"/>
        </w:rPr>
        <w:fldChar w:fldCharType="end"/>
      </w:r>
      <w:r w:rsidR="00042A54" w:rsidRPr="00ED6422">
        <w:rPr>
          <w:rFonts w:ascii="Times New Roman" w:hAnsi="Times New Roman"/>
          <w:szCs w:val="24"/>
        </w:rPr>
        <w:t xml:space="preserve">  Nr. 1-T-</w:t>
      </w:r>
      <w:r w:rsidR="00042A54" w:rsidRPr="00ED6422">
        <w:rPr>
          <w:rFonts w:ascii="Times New Roman" w:hAnsi="Times New Roman"/>
          <w:szCs w:val="24"/>
        </w:rPr>
        <w:fldChar w:fldCharType="begin"/>
      </w:r>
      <w:r w:rsidR="00042A54" w:rsidRPr="00ED6422">
        <w:rPr>
          <w:rFonts w:ascii="Times New Roman" w:hAnsi="Times New Roman"/>
          <w:szCs w:val="24"/>
        </w:rPr>
        <w:instrText xml:space="preserve"> FILLIN "indeksas" \* MERGEFORMAT </w:instrText>
      </w:r>
      <w:r w:rsidR="00042A54" w:rsidRPr="00ED6422">
        <w:rPr>
          <w:rFonts w:ascii="Times New Roman" w:hAnsi="Times New Roman"/>
          <w:szCs w:val="24"/>
        </w:rPr>
        <w:fldChar w:fldCharType="end"/>
      </w:r>
    </w:p>
    <w:p w:rsidR="00042A54" w:rsidRPr="00ED6422" w:rsidRDefault="00042A54" w:rsidP="009E735E">
      <w:pPr>
        <w:jc w:val="center"/>
        <w:rPr>
          <w:rFonts w:ascii="Times New Roman" w:hAnsi="Times New Roman"/>
          <w:szCs w:val="24"/>
        </w:rPr>
      </w:pPr>
      <w:r w:rsidRPr="00ED6422">
        <w:rPr>
          <w:rFonts w:ascii="Times New Roman" w:hAnsi="Times New Roman"/>
          <w:szCs w:val="24"/>
        </w:rPr>
        <w:t>Anykščiai</w:t>
      </w:r>
    </w:p>
    <w:p w:rsidR="00042A54" w:rsidRPr="00ED6422" w:rsidRDefault="00042A54" w:rsidP="009E735E">
      <w:pPr>
        <w:jc w:val="center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E43A03">
      <w:pPr>
        <w:spacing w:line="360" w:lineRule="auto"/>
        <w:jc w:val="both"/>
        <w:rPr>
          <w:rFonts w:ascii="Times New Roman" w:hAnsi="Times New Roman"/>
          <w:szCs w:val="24"/>
        </w:rPr>
      </w:pPr>
      <w:r w:rsidRPr="00ED6422">
        <w:rPr>
          <w:rFonts w:ascii="Times New Roman" w:hAnsi="Times New Roman"/>
          <w:szCs w:val="24"/>
        </w:rPr>
        <w:tab/>
        <w:t xml:space="preserve">Vadovaudamasi </w:t>
      </w:r>
      <w:r w:rsidRPr="00ED6422">
        <w:rPr>
          <w:rFonts w:ascii="Times New Roman" w:hAnsi="Times New Roman"/>
          <w:bCs/>
          <w:szCs w:val="24"/>
        </w:rPr>
        <w:t>Lietuvos Respublikos vietos savivaldos įstatymo 11 straipsnio 3 d</w:t>
      </w:r>
      <w:r>
        <w:rPr>
          <w:rFonts w:ascii="Times New Roman" w:hAnsi="Times New Roman"/>
          <w:bCs/>
          <w:szCs w:val="24"/>
        </w:rPr>
        <w:t xml:space="preserve">alimi </w:t>
      </w:r>
      <w:r w:rsidRPr="00ED6422">
        <w:rPr>
          <w:rFonts w:ascii="Times New Roman" w:hAnsi="Times New Roman"/>
          <w:bCs/>
          <w:szCs w:val="24"/>
        </w:rPr>
        <w:t>bei</w:t>
      </w:r>
      <w:r w:rsidRPr="00ED6422">
        <w:rPr>
          <w:rFonts w:ascii="Times New Roman" w:hAnsi="Times New Roman"/>
          <w:szCs w:val="24"/>
        </w:rPr>
        <w:t xml:space="preserve"> Anykščių rajono savivaldybės tarybos veiklos reglamento, patvirtinto Anykščių rajono savivaldybės tarybos </w:t>
      </w:r>
      <w:smartTag w:uri="urn:schemas-microsoft-com:office:smarttags" w:element="metricconverter">
        <w:smartTagPr>
          <w:attr w:name="ProductID" w:val="2015 m"/>
        </w:smartTagPr>
        <w:r w:rsidRPr="00ED6422">
          <w:rPr>
            <w:rFonts w:ascii="Times New Roman" w:hAnsi="Times New Roman"/>
            <w:szCs w:val="24"/>
          </w:rPr>
          <w:t>2015 m</w:t>
        </w:r>
      </w:smartTag>
      <w:r w:rsidRPr="00ED6422">
        <w:rPr>
          <w:rFonts w:ascii="Times New Roman" w:hAnsi="Times New Roman"/>
          <w:szCs w:val="24"/>
        </w:rPr>
        <w:t xml:space="preserve">. kovo 26 d. sprendimu Nr. 1-TS-88 „Dėl Anykščių rajono savivaldybės tarybos veiklos reglamento patvirtinimo“, </w:t>
      </w:r>
      <w:r>
        <w:rPr>
          <w:rFonts w:ascii="Times New Roman" w:hAnsi="Times New Roman"/>
          <w:szCs w:val="24"/>
        </w:rPr>
        <w:t>12 ir 54 punktais</w:t>
      </w:r>
      <w:r w:rsidRPr="00ED6422">
        <w:rPr>
          <w:rFonts w:ascii="Times New Roman" w:hAnsi="Times New Roman"/>
          <w:szCs w:val="24"/>
        </w:rPr>
        <w:t>, Anykščių rajono savivaldybės taryba:</w:t>
      </w:r>
    </w:p>
    <w:p w:rsidR="00042A54" w:rsidRPr="00ED6422" w:rsidRDefault="00042A54" w:rsidP="00E43A03">
      <w:pPr>
        <w:spacing w:line="360" w:lineRule="auto"/>
        <w:jc w:val="both"/>
        <w:rPr>
          <w:rFonts w:ascii="Times New Roman" w:hAnsi="Times New Roman"/>
          <w:szCs w:val="24"/>
        </w:rPr>
      </w:pPr>
      <w:r w:rsidRPr="00ED6422">
        <w:rPr>
          <w:rFonts w:ascii="Times New Roman" w:hAnsi="Times New Roman"/>
          <w:szCs w:val="24"/>
        </w:rPr>
        <w:tab/>
        <w:t xml:space="preserve">N u s p r e n d ž i a pritarti Anykščių </w:t>
      </w:r>
      <w:r>
        <w:rPr>
          <w:rFonts w:ascii="Times New Roman" w:hAnsi="Times New Roman"/>
          <w:szCs w:val="24"/>
        </w:rPr>
        <w:t>rajono savivaldybės tarybos 2019 metų I</w:t>
      </w:r>
      <w:r w:rsidRPr="00ED6422">
        <w:rPr>
          <w:rFonts w:ascii="Times New Roman" w:hAnsi="Times New Roman"/>
          <w:szCs w:val="24"/>
        </w:rPr>
        <w:t xml:space="preserve"> pusmečio darbo planui (pridedama).</w:t>
      </w:r>
    </w:p>
    <w:p w:rsidR="00042A54" w:rsidRPr="00ED6422" w:rsidRDefault="00042A54" w:rsidP="009E735E">
      <w:pPr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rPr>
          <w:rFonts w:ascii="Times New Roman" w:hAnsi="Times New Roman"/>
          <w:szCs w:val="24"/>
        </w:rPr>
      </w:pPr>
      <w:r w:rsidRPr="00ED6422">
        <w:rPr>
          <w:rFonts w:ascii="Times New Roman" w:hAnsi="Times New Roman"/>
          <w:szCs w:val="24"/>
        </w:rPr>
        <w:t>Meras</w:t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</w:r>
      <w:r w:rsidRPr="00ED6422">
        <w:rPr>
          <w:rFonts w:ascii="Times New Roman" w:hAnsi="Times New Roman"/>
          <w:szCs w:val="24"/>
        </w:rPr>
        <w:tab/>
        <w:t xml:space="preserve">                             Kęstutis </w:t>
      </w:r>
      <w:proofErr w:type="spellStart"/>
      <w:r w:rsidRPr="00ED6422">
        <w:rPr>
          <w:rFonts w:ascii="Times New Roman" w:hAnsi="Times New Roman"/>
          <w:szCs w:val="24"/>
        </w:rPr>
        <w:t>Tubis</w:t>
      </w:r>
      <w:proofErr w:type="spellEnd"/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9E735E">
      <w:pPr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E43A03">
      <w:pPr>
        <w:spacing w:line="360" w:lineRule="auto"/>
        <w:rPr>
          <w:rFonts w:ascii="Times New Roman" w:hAnsi="Times New Roman"/>
          <w:szCs w:val="24"/>
        </w:rPr>
      </w:pPr>
    </w:p>
    <w:p w:rsidR="00042A54" w:rsidRPr="00ED6422" w:rsidRDefault="00042A54" w:rsidP="00E43A03">
      <w:pPr>
        <w:spacing w:line="360" w:lineRule="auto"/>
        <w:rPr>
          <w:rFonts w:ascii="Times New Roman" w:hAnsi="Times New Roman"/>
          <w:szCs w:val="24"/>
        </w:rPr>
      </w:pPr>
    </w:p>
    <w:p w:rsidR="00042A54" w:rsidRPr="00ED6422" w:rsidRDefault="00042A54" w:rsidP="00E43A03">
      <w:pPr>
        <w:spacing w:line="360" w:lineRule="auto"/>
        <w:rPr>
          <w:rFonts w:ascii="Times New Roman" w:hAnsi="Times New Roman"/>
          <w:szCs w:val="24"/>
        </w:rPr>
      </w:pPr>
    </w:p>
    <w:p w:rsidR="00042A54" w:rsidRPr="00ED6422" w:rsidRDefault="00042A54" w:rsidP="00E43A03">
      <w:pPr>
        <w:spacing w:line="360" w:lineRule="auto"/>
        <w:rPr>
          <w:rFonts w:ascii="Times New Roman" w:hAnsi="Times New Roman"/>
          <w:szCs w:val="24"/>
        </w:rPr>
      </w:pPr>
    </w:p>
    <w:p w:rsidR="00042A54" w:rsidRPr="00ED6422" w:rsidRDefault="00042A54" w:rsidP="00FF2FB9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A. Gališanka         </w:t>
      </w:r>
      <w:r w:rsidRPr="00ED6422">
        <w:rPr>
          <w:rFonts w:ascii="Times New Roman" w:hAnsi="Times New Roman"/>
          <w:szCs w:val="24"/>
        </w:rPr>
        <w:t>S.</w:t>
      </w:r>
      <w:r>
        <w:rPr>
          <w:rFonts w:ascii="Times New Roman" w:hAnsi="Times New Roman"/>
          <w:szCs w:val="24"/>
        </w:rPr>
        <w:t xml:space="preserve"> Mačytė-Šulskienė       </w:t>
      </w:r>
      <w:r w:rsidRPr="00ED6422">
        <w:rPr>
          <w:rFonts w:ascii="Times New Roman" w:hAnsi="Times New Roman"/>
          <w:szCs w:val="24"/>
        </w:rPr>
        <w:t xml:space="preserve">A. </w:t>
      </w:r>
      <w:proofErr w:type="spellStart"/>
      <w:r w:rsidRPr="00ED6422">
        <w:rPr>
          <w:rFonts w:ascii="Times New Roman" w:hAnsi="Times New Roman"/>
          <w:szCs w:val="24"/>
        </w:rPr>
        <w:t>F</w:t>
      </w:r>
      <w:r>
        <w:rPr>
          <w:rFonts w:ascii="Times New Roman" w:hAnsi="Times New Roman"/>
          <w:szCs w:val="24"/>
        </w:rPr>
        <w:t>allin</w:t>
      </w:r>
      <w:proofErr w:type="spellEnd"/>
      <w:r>
        <w:rPr>
          <w:rFonts w:ascii="Times New Roman" w:hAnsi="Times New Roman"/>
          <w:szCs w:val="24"/>
        </w:rPr>
        <w:t xml:space="preserve">             </w:t>
      </w:r>
      <w:r w:rsidRPr="00ED6422">
        <w:rPr>
          <w:rFonts w:ascii="Times New Roman" w:hAnsi="Times New Roman"/>
          <w:szCs w:val="24"/>
        </w:rPr>
        <w:t xml:space="preserve">V. </w:t>
      </w:r>
      <w:proofErr w:type="spellStart"/>
      <w:r w:rsidRPr="00ED6422">
        <w:rPr>
          <w:rFonts w:ascii="Times New Roman" w:hAnsi="Times New Roman"/>
          <w:szCs w:val="24"/>
        </w:rPr>
        <w:t>Juciuvienė</w:t>
      </w:r>
      <w:proofErr w:type="spellEnd"/>
      <w:r w:rsidRPr="00ED6422">
        <w:rPr>
          <w:rFonts w:ascii="Times New Roman" w:hAnsi="Times New Roman"/>
          <w:szCs w:val="24"/>
        </w:rPr>
        <w:t xml:space="preserve">        A. Žalkauskas                        </w:t>
      </w:r>
    </w:p>
    <w:p w:rsidR="00042A54" w:rsidRPr="00ED6422" w:rsidRDefault="00042A54" w:rsidP="00E43A03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2018-12</w:t>
      </w:r>
      <w:r w:rsidRPr="00ED6422">
        <w:rPr>
          <w:rFonts w:ascii="Times New Roman" w:hAnsi="Times New Roman"/>
          <w:szCs w:val="24"/>
        </w:rPr>
        <w:t xml:space="preserve">-          </w:t>
      </w:r>
      <w:r>
        <w:rPr>
          <w:rFonts w:ascii="Times New Roman" w:hAnsi="Times New Roman"/>
          <w:szCs w:val="24"/>
        </w:rPr>
        <w:t xml:space="preserve">      2018-12-                         2018-12-             2018-12-              2018-12</w:t>
      </w:r>
      <w:r w:rsidRPr="00ED6422">
        <w:rPr>
          <w:rFonts w:ascii="Times New Roman" w:hAnsi="Times New Roman"/>
          <w:szCs w:val="24"/>
        </w:rPr>
        <w:t>-</w:t>
      </w:r>
    </w:p>
    <w:p w:rsidR="00042A54" w:rsidRPr="00ED6422" w:rsidRDefault="00042A54" w:rsidP="00E43A03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E43A03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</w:p>
    <w:p w:rsidR="00042A54" w:rsidRPr="00ED6422" w:rsidRDefault="00042A54" w:rsidP="00A07B73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Parengė</w:t>
      </w:r>
    </w:p>
    <w:p w:rsidR="00042A54" w:rsidRPr="00ED6422" w:rsidRDefault="00042A54" w:rsidP="00A07B73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V. </w:t>
      </w:r>
      <w:proofErr w:type="spellStart"/>
      <w:r>
        <w:rPr>
          <w:rFonts w:ascii="Times New Roman" w:hAnsi="Times New Roman"/>
          <w:szCs w:val="24"/>
        </w:rPr>
        <w:t>Kernagienė</w:t>
      </w:r>
      <w:proofErr w:type="spellEnd"/>
      <w:r w:rsidRPr="00ED6422">
        <w:rPr>
          <w:rFonts w:ascii="Times New Roman" w:hAnsi="Times New Roman"/>
          <w:szCs w:val="24"/>
        </w:rPr>
        <w:t xml:space="preserve">                        </w:t>
      </w:r>
    </w:p>
    <w:p w:rsidR="00042A54" w:rsidRPr="00ED6422" w:rsidRDefault="00042A54" w:rsidP="00E43A03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2018-12</w:t>
      </w:r>
      <w:r w:rsidRPr="00ED6422">
        <w:rPr>
          <w:rFonts w:ascii="Times New Roman" w:hAnsi="Times New Roman"/>
          <w:szCs w:val="24"/>
        </w:rPr>
        <w:t xml:space="preserve">-          </w:t>
      </w:r>
    </w:p>
    <w:p w:rsidR="00042A54" w:rsidRPr="00ED6422" w:rsidRDefault="00042A54" w:rsidP="00584F97">
      <w:pPr>
        <w:jc w:val="both"/>
        <w:rPr>
          <w:rFonts w:ascii="Times New Roman" w:hAnsi="Times New Roman"/>
          <w:szCs w:val="24"/>
        </w:rPr>
        <w:sectPr w:rsidR="00042A54" w:rsidRPr="00ED6422" w:rsidSect="0018530F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/>
          <w:pgMar w:top="1134" w:right="567" w:bottom="1134" w:left="1701" w:header="567" w:footer="567" w:gutter="0"/>
          <w:pgNumType w:start="0"/>
          <w:cols w:space="1296"/>
          <w:titlePg/>
        </w:sectPr>
      </w:pPr>
    </w:p>
    <w:p w:rsidR="00042A54" w:rsidRPr="00ED6422" w:rsidRDefault="00042A54" w:rsidP="00283EE8">
      <w:pPr>
        <w:ind w:left="5184"/>
        <w:jc w:val="both"/>
        <w:rPr>
          <w:rFonts w:ascii="Times New Roman" w:hAnsi="Times New Roman"/>
          <w:szCs w:val="24"/>
        </w:rPr>
      </w:pPr>
      <w:r w:rsidRPr="00ED6422">
        <w:rPr>
          <w:rFonts w:ascii="Times New Roman" w:hAnsi="Times New Roman"/>
          <w:szCs w:val="24"/>
        </w:rPr>
        <w:lastRenderedPageBreak/>
        <w:t>PATVIRTINTA</w:t>
      </w:r>
    </w:p>
    <w:p w:rsidR="00042A54" w:rsidRPr="00ED6422" w:rsidRDefault="00042A54" w:rsidP="00283EE8">
      <w:pPr>
        <w:ind w:left="5184"/>
        <w:jc w:val="both"/>
        <w:rPr>
          <w:rFonts w:ascii="Times New Roman" w:hAnsi="Times New Roman"/>
          <w:szCs w:val="24"/>
        </w:rPr>
      </w:pPr>
      <w:r w:rsidRPr="00ED6422">
        <w:rPr>
          <w:rFonts w:ascii="Times New Roman" w:hAnsi="Times New Roman"/>
          <w:szCs w:val="24"/>
        </w:rPr>
        <w:t>Anykščių rajono savivaldybės tarybos</w:t>
      </w:r>
    </w:p>
    <w:p w:rsidR="00042A54" w:rsidRPr="00ED6422" w:rsidRDefault="00042A54" w:rsidP="00283EE8">
      <w:pPr>
        <w:ind w:left="5184"/>
        <w:jc w:val="both"/>
        <w:rPr>
          <w:rFonts w:ascii="Times New Roman" w:hAnsi="Times New Roman"/>
          <w:szCs w:val="24"/>
        </w:rPr>
      </w:pPr>
      <w:smartTag w:uri="urn:schemas-microsoft-com:office:smarttags" w:element="metricconverter">
        <w:smartTagPr>
          <w:attr w:name="ProductID" w:val="2019 m"/>
        </w:smartTagPr>
        <w:r w:rsidRPr="00ED6422">
          <w:rPr>
            <w:rFonts w:ascii="Times New Roman" w:hAnsi="Times New Roman"/>
            <w:szCs w:val="24"/>
          </w:rPr>
          <w:t>201</w:t>
        </w:r>
        <w:r>
          <w:rPr>
            <w:rFonts w:ascii="Times New Roman" w:hAnsi="Times New Roman"/>
            <w:szCs w:val="24"/>
          </w:rPr>
          <w:t>9</w:t>
        </w:r>
        <w:r w:rsidRPr="00ED6422">
          <w:rPr>
            <w:rFonts w:ascii="Times New Roman" w:hAnsi="Times New Roman"/>
            <w:szCs w:val="24"/>
          </w:rPr>
          <w:t xml:space="preserve"> m</w:t>
        </w:r>
      </w:smartTag>
      <w:r w:rsidRPr="00ED6422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gruodžio</w:t>
      </w:r>
      <w:r w:rsidRPr="00ED6422">
        <w:rPr>
          <w:rFonts w:ascii="Times New Roman" w:hAnsi="Times New Roman"/>
          <w:szCs w:val="24"/>
        </w:rPr>
        <w:t xml:space="preserve"> 2</w:t>
      </w:r>
      <w:r>
        <w:rPr>
          <w:rFonts w:ascii="Times New Roman" w:hAnsi="Times New Roman"/>
          <w:szCs w:val="24"/>
        </w:rPr>
        <w:t>0</w:t>
      </w:r>
      <w:r w:rsidRPr="00ED6422">
        <w:rPr>
          <w:rFonts w:ascii="Times New Roman" w:hAnsi="Times New Roman"/>
          <w:szCs w:val="24"/>
        </w:rPr>
        <w:t xml:space="preserve"> d. sprendimu </w:t>
      </w:r>
    </w:p>
    <w:p w:rsidR="00042A54" w:rsidRPr="00ED6422" w:rsidRDefault="00042A54" w:rsidP="00283EE8">
      <w:pPr>
        <w:ind w:left="5184"/>
        <w:jc w:val="both"/>
        <w:rPr>
          <w:rFonts w:ascii="Times New Roman" w:hAnsi="Times New Roman"/>
          <w:szCs w:val="24"/>
        </w:rPr>
      </w:pPr>
      <w:r w:rsidRPr="00ED6422">
        <w:rPr>
          <w:rFonts w:ascii="Times New Roman" w:hAnsi="Times New Roman"/>
          <w:szCs w:val="24"/>
        </w:rPr>
        <w:t>Nr. 1-TS-</w:t>
      </w:r>
    </w:p>
    <w:p w:rsidR="00042A54" w:rsidRPr="00ED6422" w:rsidRDefault="00042A54" w:rsidP="00283EE8">
      <w:pPr>
        <w:jc w:val="both"/>
        <w:rPr>
          <w:rFonts w:ascii="Times New Roman" w:hAnsi="Times New Roman"/>
          <w:b/>
          <w:szCs w:val="24"/>
        </w:rPr>
      </w:pPr>
    </w:p>
    <w:p w:rsidR="00042A54" w:rsidRPr="00ED6422" w:rsidRDefault="00042A54" w:rsidP="00283EE8">
      <w:pPr>
        <w:jc w:val="center"/>
        <w:rPr>
          <w:rFonts w:ascii="Times New Roman" w:hAnsi="Times New Roman"/>
          <w:b/>
          <w:szCs w:val="24"/>
        </w:rPr>
      </w:pPr>
      <w:r w:rsidRPr="00ED6422">
        <w:rPr>
          <w:rFonts w:ascii="Times New Roman" w:hAnsi="Times New Roman"/>
          <w:b/>
          <w:szCs w:val="24"/>
        </w:rPr>
        <w:t>ANYKŠČIŲ RAJONO SAVIVALDYBĖS TARYBOS</w:t>
      </w:r>
    </w:p>
    <w:p w:rsidR="00042A54" w:rsidRPr="00ED6422" w:rsidRDefault="00042A54" w:rsidP="00421322">
      <w:pPr>
        <w:jc w:val="center"/>
        <w:rPr>
          <w:rFonts w:ascii="Times New Roman" w:hAnsi="Times New Roman"/>
          <w:b/>
          <w:szCs w:val="24"/>
        </w:rPr>
      </w:pPr>
      <w:r w:rsidRPr="00ED6422">
        <w:rPr>
          <w:rFonts w:ascii="Times New Roman" w:hAnsi="Times New Roman"/>
          <w:b/>
          <w:szCs w:val="24"/>
        </w:rPr>
        <w:t>201</w:t>
      </w:r>
      <w:r>
        <w:rPr>
          <w:rFonts w:ascii="Times New Roman" w:hAnsi="Times New Roman"/>
          <w:b/>
          <w:szCs w:val="24"/>
        </w:rPr>
        <w:t>9 METŲ I</w:t>
      </w:r>
      <w:r w:rsidRPr="00ED6422">
        <w:rPr>
          <w:rFonts w:ascii="Times New Roman" w:hAnsi="Times New Roman"/>
          <w:b/>
          <w:szCs w:val="24"/>
        </w:rPr>
        <w:t xml:space="preserve"> PUSMEČIO DARBO PLANAS</w:t>
      </w:r>
    </w:p>
    <w:p w:rsidR="00042A54" w:rsidRPr="00ED6422" w:rsidRDefault="00042A54" w:rsidP="00421322">
      <w:pPr>
        <w:jc w:val="center"/>
        <w:rPr>
          <w:rFonts w:ascii="Times New Roman" w:hAnsi="Times New Roman"/>
          <w:b/>
          <w:szCs w:val="24"/>
        </w:rPr>
      </w:pPr>
    </w:p>
    <w:p w:rsidR="00042A54" w:rsidRPr="00ED6422" w:rsidRDefault="00042A54" w:rsidP="00283EE8">
      <w:pPr>
        <w:spacing w:line="360" w:lineRule="auto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Sausio</w:t>
      </w:r>
      <w:r w:rsidRPr="00ED6422">
        <w:rPr>
          <w:rFonts w:ascii="Times New Roman" w:hAnsi="Times New Roman"/>
          <w:b/>
          <w:szCs w:val="24"/>
          <w:u w:val="single"/>
        </w:rPr>
        <w:t xml:space="preserve"> mėn.</w:t>
      </w:r>
    </w:p>
    <w:p w:rsidR="00042A54" w:rsidRPr="00896E53" w:rsidRDefault="00042A54" w:rsidP="00283EE8">
      <w:pPr>
        <w:jc w:val="both"/>
        <w:rPr>
          <w:rFonts w:ascii="Times New Roman" w:hAnsi="Times New Roman"/>
          <w:szCs w:val="24"/>
        </w:rPr>
      </w:pPr>
    </w:p>
    <w:p w:rsidR="00042A54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Tarybos posėdis sausio 31 d.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ab/>
        <w:t>1. Dėl Anykščių rajono ugniagesių tarnybos viršininko ataskaitos patvirtinimo. A. Žalkauskas</w:t>
      </w:r>
    </w:p>
    <w:p w:rsidR="00042A54" w:rsidRPr="00896E53" w:rsidRDefault="00042A54" w:rsidP="00094B3B">
      <w:pPr>
        <w:numPr>
          <w:ilvl w:val="0"/>
          <w:numId w:val="6"/>
        </w:num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Dėl mokestinės prievolės pasibaigimo. L. </w:t>
      </w:r>
      <w:proofErr w:type="spellStart"/>
      <w:r w:rsidRPr="00896E53">
        <w:rPr>
          <w:rFonts w:ascii="Times New Roman" w:hAnsi="Times New Roman"/>
          <w:szCs w:val="24"/>
        </w:rPr>
        <w:t>Repečkienė</w:t>
      </w:r>
      <w:proofErr w:type="spellEnd"/>
    </w:p>
    <w:p w:rsidR="00042A54" w:rsidRPr="00094B3B" w:rsidRDefault="00042A54" w:rsidP="00094B3B">
      <w:pPr>
        <w:pStyle w:val="Sraopastraipa"/>
        <w:numPr>
          <w:ilvl w:val="0"/>
          <w:numId w:val="6"/>
        </w:numPr>
        <w:tabs>
          <w:tab w:val="clear" w:pos="780"/>
          <w:tab w:val="left" w:pos="0"/>
        </w:tabs>
        <w:spacing w:after="0" w:line="240" w:lineRule="auto"/>
        <w:ind w:left="0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94B3B">
        <w:rPr>
          <w:rFonts w:ascii="Times New Roman" w:hAnsi="Times New Roman"/>
          <w:sz w:val="24"/>
          <w:szCs w:val="24"/>
        </w:rPr>
        <w:t>Dėl mokinių nemokamo maitinimo Anykščių rajono savivaldybės mokyklose tvarkos aprašo patvirtinimo. J. Banienė</w:t>
      </w:r>
    </w:p>
    <w:p w:rsidR="00042A54" w:rsidRPr="00663E54" w:rsidRDefault="00042A54" w:rsidP="00094B3B">
      <w:pPr>
        <w:pStyle w:val="Sraopastraipa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63E54">
        <w:rPr>
          <w:rFonts w:ascii="Times New Roman" w:hAnsi="Times New Roman"/>
          <w:sz w:val="24"/>
          <w:szCs w:val="24"/>
        </w:rPr>
        <w:t xml:space="preserve">Dėl Anykščių rajono savivaldybės tarybos </w:t>
      </w:r>
      <w:smartTag w:uri="urn:schemas-microsoft-com:office:smarttags" w:element="metricconverter">
        <w:smartTagPr>
          <w:attr w:name="ProductID" w:val="2016 m"/>
        </w:smartTagPr>
        <w:r w:rsidRPr="00663E54">
          <w:rPr>
            <w:rFonts w:ascii="Times New Roman" w:hAnsi="Times New Roman"/>
            <w:sz w:val="24"/>
            <w:szCs w:val="24"/>
          </w:rPr>
          <w:t>2016 m</w:t>
        </w:r>
      </w:smartTag>
      <w:r w:rsidRPr="00663E54">
        <w:rPr>
          <w:rFonts w:ascii="Times New Roman" w:hAnsi="Times New Roman"/>
          <w:sz w:val="24"/>
          <w:szCs w:val="24"/>
        </w:rPr>
        <w:t xml:space="preserve">. birželio 30 d. sprendimo Nr. 1-TS-179 „Dėl Anykščių rajono savivaldybės bendrojo ugdymo mokyklų tinklo pertvarkos 2016–2020 metų bendrojo plano patvirtinimo” pakeitimo. </w:t>
      </w:r>
      <w:r w:rsidRPr="00663E54">
        <w:rPr>
          <w:rFonts w:ascii="Times New Roman" w:hAnsi="Times New Roman"/>
          <w:color w:val="000000"/>
          <w:sz w:val="24"/>
          <w:szCs w:val="24"/>
        </w:rPr>
        <w:t>J. Banienė</w:t>
      </w:r>
    </w:p>
    <w:p w:rsidR="00042A54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663E54">
        <w:rPr>
          <w:rFonts w:ascii="Times New Roman" w:hAnsi="Times New Roman"/>
          <w:sz w:val="24"/>
          <w:szCs w:val="24"/>
        </w:rPr>
        <w:t>Dėl sutikimo reorganizuoti Anykščių</w:t>
      </w:r>
      <w:r w:rsidRPr="00896E53">
        <w:rPr>
          <w:rFonts w:ascii="Times New Roman" w:hAnsi="Times New Roman"/>
          <w:sz w:val="24"/>
          <w:szCs w:val="24"/>
        </w:rPr>
        <w:t xml:space="preserve"> r. Kurklių Stepono Kairio pagrindinę mokyklą.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96E53">
        <w:rPr>
          <w:rFonts w:ascii="Times New Roman" w:hAnsi="Times New Roman"/>
          <w:sz w:val="24"/>
          <w:szCs w:val="24"/>
        </w:rPr>
        <w:t xml:space="preserve"> J. Banienė</w:t>
      </w:r>
    </w:p>
    <w:p w:rsidR="00042A54" w:rsidRDefault="00042A54" w:rsidP="00B268CD">
      <w:pPr>
        <w:numPr>
          <w:ilvl w:val="0"/>
          <w:numId w:val="6"/>
        </w:numPr>
        <w:tabs>
          <w:tab w:val="clear" w:pos="780"/>
          <w:tab w:val="left" w:pos="426"/>
        </w:tabs>
        <w:ind w:left="0" w:firstLine="420"/>
        <w:contextualSpacing/>
        <w:jc w:val="both"/>
        <w:rPr>
          <w:rFonts w:ascii="Times New Roman" w:hAnsi="Times New Roman"/>
          <w:szCs w:val="24"/>
        </w:rPr>
      </w:pPr>
      <w:r w:rsidRPr="00EC00FA">
        <w:rPr>
          <w:rFonts w:ascii="Times New Roman" w:hAnsi="Times New Roman"/>
          <w:szCs w:val="24"/>
        </w:rPr>
        <w:t>Dėl Anykščių rajo</w:t>
      </w:r>
      <w:r>
        <w:rPr>
          <w:rFonts w:ascii="Times New Roman" w:hAnsi="Times New Roman"/>
          <w:szCs w:val="24"/>
        </w:rPr>
        <w:t xml:space="preserve">no savivaldybės Strateginio </w:t>
      </w:r>
      <w:r w:rsidRPr="00E77FD8">
        <w:rPr>
          <w:rFonts w:ascii="Times New Roman" w:hAnsi="Times New Roman"/>
          <w:szCs w:val="24"/>
        </w:rPr>
        <w:t>2019–2021</w:t>
      </w:r>
      <w:r w:rsidRPr="00EC00F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metų veiklos plano patvirtinimo. V. Vilkickaitė.</w:t>
      </w:r>
    </w:p>
    <w:p w:rsidR="00042A54" w:rsidRDefault="00042A54" w:rsidP="00B268CD">
      <w:pPr>
        <w:numPr>
          <w:ilvl w:val="0"/>
          <w:numId w:val="6"/>
        </w:numPr>
        <w:tabs>
          <w:tab w:val="clear" w:pos="780"/>
          <w:tab w:val="num" w:pos="0"/>
          <w:tab w:val="left" w:pos="426"/>
        </w:tabs>
        <w:ind w:left="0" w:firstLine="420"/>
        <w:contextualSpacing/>
        <w:jc w:val="both"/>
        <w:rPr>
          <w:rFonts w:ascii="Times New Roman" w:hAnsi="Times New Roman"/>
          <w:szCs w:val="24"/>
        </w:rPr>
      </w:pPr>
      <w:r w:rsidRPr="00AD37DC">
        <w:rPr>
          <w:rFonts w:ascii="Times New Roman" w:hAnsi="Times New Roman"/>
          <w:szCs w:val="24"/>
        </w:rPr>
        <w:t>Dėl pritarimo projektui ,,Anykščių miesto viešųjų erdvių sistemos pertvarkymas (III etapas)“ pagal 07.1.1-CPVA-R-905 priemonę ,,Miestų kompleksinė plėtra“. V. Vilkickaitė</w:t>
      </w:r>
    </w:p>
    <w:p w:rsidR="00042A54" w:rsidRPr="00B268CD" w:rsidRDefault="00042A54" w:rsidP="00B268CD">
      <w:pPr>
        <w:numPr>
          <w:ilvl w:val="0"/>
          <w:numId w:val="6"/>
        </w:numPr>
        <w:tabs>
          <w:tab w:val="clear" w:pos="780"/>
          <w:tab w:val="num" w:pos="0"/>
          <w:tab w:val="left" w:pos="426"/>
        </w:tabs>
        <w:ind w:left="0" w:firstLine="420"/>
        <w:contextualSpacing/>
        <w:jc w:val="both"/>
        <w:rPr>
          <w:rFonts w:ascii="Times New Roman" w:hAnsi="Times New Roman"/>
          <w:szCs w:val="24"/>
        </w:rPr>
      </w:pPr>
      <w:r>
        <w:rPr>
          <w:rFonts w:ascii="TimesLT Baltic" w:hAnsi="TimesLT Baltic"/>
        </w:rPr>
        <w:t>Dėl pritarimo projektui pagal ES programos  „Europa piliečiams 2014</w:t>
      </w:r>
      <w:smartTag w:uri="urn:schemas-microsoft-com:office:smarttags" w:element="metricconverter">
        <w:smartTagPr>
          <w:attr w:name="ProductID" w:val="2020”"/>
        </w:smartTagPr>
        <w:r w:rsidRPr="007D404F">
          <w:rPr>
            <w:rFonts w:ascii="TimesLT Baltic" w:hAnsi="TimesLT Baltic"/>
            <w:color w:val="FF0000"/>
          </w:rPr>
          <w:t>–</w:t>
        </w:r>
        <w:r>
          <w:rPr>
            <w:rFonts w:ascii="TimesLT Baltic" w:hAnsi="TimesLT Baltic"/>
          </w:rPr>
          <w:t>2020”</w:t>
        </w:r>
      </w:smartTag>
      <w:r>
        <w:rPr>
          <w:rFonts w:ascii="TimesLT Baltic" w:hAnsi="TimesLT Baltic"/>
        </w:rPr>
        <w:t xml:space="preserve"> 2 krypties (Demokratinis įsipareigojimas ir piliečių dalyvavimas) 1 priemonę „Miestų partnerystė“.                 V. Vilkickaitė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sutikimo nurašyti pripažintą netinkamu (negalimu) naudoti ilgalaikį materialųjį turtą ir turto nurašymo. A. Savickienė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turto perdavimo Anykščių rajono savivaldybės administracijai valdyti, naudoti it disponuoti juo patikėjimo teise. A. Savickienė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Anykščių rajono savivaldybei nuosavybės teise priklausančio turto vertės padidinimo. A. Savickienė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Anykščių rajono savivaldybės turto perdavimo pagal turto patikėjimo sutartį uždarajai akcinei bendrovei Anykščių komunaliniam ūkiui. A. Savickienė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Anykščių rajono savivaldybės turto perdavimo pagal turto patikėjimo sutartį uždarajai akcin</w:t>
      </w:r>
      <w:r>
        <w:rPr>
          <w:rFonts w:ascii="Times New Roman" w:hAnsi="Times New Roman"/>
          <w:sz w:val="24"/>
          <w:szCs w:val="24"/>
        </w:rPr>
        <w:t>e</w:t>
      </w:r>
      <w:r w:rsidRPr="00896E53">
        <w:rPr>
          <w:rFonts w:ascii="Times New Roman" w:hAnsi="Times New Roman"/>
          <w:sz w:val="24"/>
          <w:szCs w:val="24"/>
        </w:rPr>
        <w:t>i bendrovei „Anykščių vandenys”. A. Savickienė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Anykščių rajono savivaldybės būsto fondo sąrašo ir socialinio būsto, kaip Savivaldybės</w:t>
      </w:r>
    </w:p>
    <w:p w:rsidR="00042A54" w:rsidRPr="00896E53" w:rsidRDefault="00042A54" w:rsidP="00663E54">
      <w:pPr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 būsto fondo dalies, sąrašo patvirtinimo. A. Savickienė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socialinio būsto pirkimo Anykščių r. Traupio seniūnijoje ir šio turto perdavimo valdyti, naudoti ir disponuoti juo patikėjimo teise Anykščių rajono savivaldybės administracijai</w:t>
      </w:r>
      <w:r>
        <w:rPr>
          <w:rFonts w:ascii="Times New Roman" w:hAnsi="Times New Roman"/>
          <w:sz w:val="24"/>
          <w:szCs w:val="24"/>
        </w:rPr>
        <w:t xml:space="preserve">.               </w:t>
      </w:r>
      <w:r w:rsidRPr="00896E53">
        <w:rPr>
          <w:rFonts w:ascii="Times New Roman" w:hAnsi="Times New Roman"/>
          <w:sz w:val="24"/>
          <w:szCs w:val="24"/>
        </w:rPr>
        <w:t xml:space="preserve"> A. Savickienė</w:t>
      </w:r>
    </w:p>
    <w:p w:rsidR="00042A54" w:rsidRPr="00896E53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asmenų ir šeimų</w:t>
      </w:r>
      <w:r>
        <w:rPr>
          <w:rFonts w:ascii="Times New Roman" w:hAnsi="Times New Roman"/>
          <w:sz w:val="24"/>
          <w:szCs w:val="24"/>
        </w:rPr>
        <w:t>,</w:t>
      </w:r>
      <w:r w:rsidRPr="00896E53">
        <w:rPr>
          <w:rFonts w:ascii="Times New Roman" w:hAnsi="Times New Roman"/>
          <w:sz w:val="24"/>
          <w:szCs w:val="24"/>
        </w:rPr>
        <w:t xml:space="preserve"> turinčių teisę į paramą būstui išsinuomoti</w:t>
      </w:r>
      <w:r>
        <w:rPr>
          <w:rFonts w:ascii="Times New Roman" w:hAnsi="Times New Roman"/>
          <w:sz w:val="24"/>
          <w:szCs w:val="24"/>
        </w:rPr>
        <w:t>,</w:t>
      </w:r>
      <w:r w:rsidRPr="00896E53">
        <w:rPr>
          <w:rFonts w:ascii="Times New Roman" w:hAnsi="Times New Roman"/>
          <w:sz w:val="24"/>
          <w:szCs w:val="24"/>
        </w:rPr>
        <w:t xml:space="preserve"> sąrašų patvirtinimo.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896E53">
        <w:rPr>
          <w:rFonts w:ascii="Times New Roman" w:hAnsi="Times New Roman"/>
          <w:sz w:val="24"/>
          <w:szCs w:val="24"/>
        </w:rPr>
        <w:t>A. Savickienė</w:t>
      </w:r>
    </w:p>
    <w:p w:rsidR="00042A54" w:rsidRPr="002D6B21" w:rsidRDefault="00042A54" w:rsidP="00094B3B">
      <w:pPr>
        <w:pStyle w:val="Sraopastraipa"/>
        <w:numPr>
          <w:ilvl w:val="0"/>
          <w:numId w:val="6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2D6B21">
        <w:rPr>
          <w:rFonts w:ascii="Times New Roman" w:hAnsi="Times New Roman"/>
          <w:sz w:val="24"/>
          <w:szCs w:val="24"/>
        </w:rPr>
        <w:t>Dėl asmenų ir šeimų, nuomojančių socialinį būstą, sąrašo patvirtinimo. A. Savickienė</w:t>
      </w:r>
    </w:p>
    <w:p w:rsidR="00042A54" w:rsidRPr="00896E53" w:rsidRDefault="00042A54" w:rsidP="002D6883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Komitetų posėdžiai sausio 29 d. </w:t>
      </w:r>
    </w:p>
    <w:p w:rsidR="00042A54" w:rsidRPr="00896E53" w:rsidRDefault="00042A54" w:rsidP="009D3F3F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 xml:space="preserve">Biudžeto, ekonomikos ir kaimo reikalų komiteto posėdis </w:t>
      </w:r>
      <w:r w:rsidRPr="00896E53">
        <w:rPr>
          <w:rFonts w:ascii="Times New Roman" w:hAnsi="Times New Roman"/>
          <w:b/>
          <w:szCs w:val="24"/>
        </w:rPr>
        <w:t xml:space="preserve">– </w:t>
      </w:r>
      <w:r w:rsidRPr="00896E53">
        <w:rPr>
          <w:rFonts w:ascii="Times New Roman" w:hAnsi="Times New Roman"/>
          <w:szCs w:val="24"/>
        </w:rPr>
        <w:t>10 val. I a. 108 kab.,</w:t>
      </w:r>
    </w:p>
    <w:p w:rsidR="00042A54" w:rsidRPr="00896E53" w:rsidRDefault="00042A54" w:rsidP="009D3F3F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Švietimo, kultūros, sporto ir turizmo komiteto posėdis – 11 val. II a. 206 kab.,</w:t>
      </w:r>
    </w:p>
    <w:p w:rsidR="00042A54" w:rsidRPr="00896E53" w:rsidRDefault="00042A54" w:rsidP="009D3F3F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Teisėtvarkos, jaunimo ir visuomeninių organizacijų komiteto posėdis – 13 val. I a. 108 kab.</w:t>
      </w:r>
    </w:p>
    <w:p w:rsidR="00042A54" w:rsidRPr="00896E53" w:rsidRDefault="00042A54" w:rsidP="009D3F3F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 xml:space="preserve">Socialinių reikalų, sveikatos ir aplinkos apsaugos komiteto posėdis – 15 val. </w:t>
      </w:r>
      <w:smartTag w:uri="urn:schemas-microsoft-com:office:smarttags" w:element="metricconverter">
        <w:smartTagPr>
          <w:attr w:name="ProductID" w:val="2018 m"/>
        </w:smartTagPr>
        <w:r w:rsidRPr="00896E53">
          <w:rPr>
            <w:rFonts w:ascii="Times New Roman" w:hAnsi="Times New Roman"/>
            <w:szCs w:val="24"/>
          </w:rPr>
          <w:t>III</w:t>
        </w:r>
      </w:smartTag>
      <w:r w:rsidRPr="00896E53">
        <w:rPr>
          <w:rFonts w:ascii="Times New Roman" w:hAnsi="Times New Roman"/>
          <w:szCs w:val="24"/>
        </w:rPr>
        <w:t xml:space="preserve"> a. 304 kab. (salė)</w:t>
      </w:r>
    </w:p>
    <w:p w:rsidR="00042A54" w:rsidRPr="00896E53" w:rsidRDefault="00042A54" w:rsidP="009D3F3F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Savivaldybės vadovai priima gyventojus: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2D6B21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Meras</w:t>
      </w:r>
      <w:r w:rsidRPr="00896E53">
        <w:rPr>
          <w:rFonts w:ascii="Times New Roman" w:hAnsi="Times New Roman"/>
          <w:szCs w:val="24"/>
        </w:rPr>
        <w:t xml:space="preserve"> trečiadieniais nuo 15.00 iki 17.00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2D6B21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Mero pavaduotojas</w:t>
      </w:r>
      <w:r w:rsidRPr="00896E53">
        <w:rPr>
          <w:rFonts w:ascii="Times New Roman" w:hAnsi="Times New Roman"/>
          <w:szCs w:val="24"/>
        </w:rPr>
        <w:t xml:space="preserve">  ketvirtadieniais nuo 10.00 iki 12.00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2D6B21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direktorius</w:t>
      </w:r>
      <w:r w:rsidRPr="00896E53">
        <w:rPr>
          <w:rFonts w:ascii="Times New Roman" w:hAnsi="Times New Roman"/>
          <w:szCs w:val="24"/>
        </w:rPr>
        <w:t xml:space="preserve"> pirmadieniais nuo 15.00.iki 17.00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2D6B21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direktoriaus pavaduotojas</w:t>
      </w:r>
      <w:r w:rsidRPr="00896E53">
        <w:rPr>
          <w:rFonts w:ascii="Times New Roman" w:hAnsi="Times New Roman"/>
          <w:szCs w:val="24"/>
        </w:rPr>
        <w:t xml:space="preserve"> antradieniais nuo 15.00 iki 17.00 val.</w:t>
      </w:r>
    </w:p>
    <w:p w:rsidR="00042A54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</w:p>
    <w:p w:rsidR="00042A54" w:rsidRDefault="00042A54" w:rsidP="00B14936">
      <w:pPr>
        <w:tabs>
          <w:tab w:val="left" w:pos="426"/>
        </w:tabs>
        <w:contextualSpacing/>
        <w:rPr>
          <w:rFonts w:ascii="Times New Roman" w:hAnsi="Times New Roman"/>
          <w:b/>
          <w:szCs w:val="24"/>
          <w:u w:val="single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  <w:r w:rsidRPr="00896E53">
        <w:rPr>
          <w:rFonts w:ascii="Times New Roman" w:hAnsi="Times New Roman"/>
          <w:b/>
          <w:szCs w:val="24"/>
          <w:u w:val="single"/>
        </w:rPr>
        <w:t>Vasario mėn.</w:t>
      </w:r>
    </w:p>
    <w:p w:rsidR="00042A54" w:rsidRPr="00896E53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</w:p>
    <w:p w:rsidR="00042A54" w:rsidRPr="00896E53" w:rsidRDefault="00042A54" w:rsidP="009D3F3F">
      <w:pPr>
        <w:tabs>
          <w:tab w:val="left" w:pos="426"/>
        </w:tabs>
        <w:contextualSpacing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Tarybos posėdis vasario 14 d. </w:t>
      </w:r>
    </w:p>
    <w:p w:rsidR="00042A54" w:rsidRDefault="00042A54" w:rsidP="00094B3B">
      <w:pPr>
        <w:numPr>
          <w:ilvl w:val="0"/>
          <w:numId w:val="1"/>
        </w:numPr>
        <w:tabs>
          <w:tab w:val="clear" w:pos="2008"/>
          <w:tab w:val="num" w:pos="0"/>
          <w:tab w:val="left" w:pos="284"/>
          <w:tab w:val="left" w:pos="426"/>
        </w:tabs>
        <w:ind w:left="0" w:firstLine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Dėl Anykščių rajono savivaldybės 2019 metų biudžeto patvirtinimo. D. </w:t>
      </w:r>
      <w:proofErr w:type="spellStart"/>
      <w:r w:rsidRPr="00896E53">
        <w:rPr>
          <w:rFonts w:ascii="Times New Roman" w:hAnsi="Times New Roman"/>
          <w:szCs w:val="24"/>
        </w:rPr>
        <w:t>Gruzinskienė</w:t>
      </w:r>
      <w:proofErr w:type="spellEnd"/>
    </w:p>
    <w:p w:rsidR="001644C8" w:rsidRDefault="001644C8" w:rsidP="00094B3B">
      <w:pPr>
        <w:numPr>
          <w:ilvl w:val="0"/>
          <w:numId w:val="1"/>
        </w:numPr>
        <w:tabs>
          <w:tab w:val="clear" w:pos="2008"/>
          <w:tab w:val="num" w:pos="0"/>
          <w:tab w:val="left" w:pos="284"/>
          <w:tab w:val="left" w:pos="426"/>
        </w:tabs>
        <w:ind w:left="0" w:firstLine="426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Dėl pritarimo Anykščių  rajono savivaldybės mero 2018 m. veiklos ataskaitai. Meras</w:t>
      </w:r>
    </w:p>
    <w:p w:rsidR="001644C8" w:rsidRDefault="001644C8" w:rsidP="00094B3B">
      <w:pPr>
        <w:numPr>
          <w:ilvl w:val="0"/>
          <w:numId w:val="1"/>
        </w:numPr>
        <w:tabs>
          <w:tab w:val="clear" w:pos="2008"/>
          <w:tab w:val="num" w:pos="0"/>
          <w:tab w:val="left" w:pos="284"/>
          <w:tab w:val="left" w:pos="426"/>
        </w:tabs>
        <w:ind w:left="0" w:firstLine="426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Dėl Anykščių rajono savivaldybės tarybos 2018 m. veiklos ataskaitos patvirtinimo. Meras</w:t>
      </w:r>
    </w:p>
    <w:p w:rsidR="00042A54" w:rsidRPr="00896E53" w:rsidRDefault="00042A54" w:rsidP="00E83616">
      <w:pPr>
        <w:tabs>
          <w:tab w:val="left" w:pos="284"/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Jungtinis komitetų posėdis vasario 12 d.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</w:p>
    <w:p w:rsidR="00042A54" w:rsidRDefault="00042A54" w:rsidP="00D75056">
      <w:pPr>
        <w:tabs>
          <w:tab w:val="left" w:pos="426"/>
        </w:tabs>
        <w:contextualSpacing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Tarybos posėdis vasario 28 d. </w:t>
      </w:r>
    </w:p>
    <w:p w:rsidR="00042A54" w:rsidRDefault="00042A54" w:rsidP="001644C8">
      <w:pPr>
        <w:pStyle w:val="Sraopastraipa1"/>
        <w:numPr>
          <w:ilvl w:val="0"/>
          <w:numId w:val="27"/>
        </w:numPr>
        <w:tabs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F3582">
        <w:rPr>
          <w:rFonts w:ascii="Times New Roman" w:hAnsi="Times New Roman"/>
          <w:sz w:val="24"/>
          <w:szCs w:val="24"/>
        </w:rPr>
        <w:t xml:space="preserve">Dėl </w:t>
      </w:r>
      <w:r w:rsidR="001644C8">
        <w:rPr>
          <w:rFonts w:ascii="Times New Roman" w:hAnsi="Times New Roman"/>
          <w:sz w:val="24"/>
          <w:szCs w:val="24"/>
        </w:rPr>
        <w:t xml:space="preserve"> pritarimo Anykščių rajono savivaldybės administracijos direktoriaus ir administracijos 2018 m. veiklos ataskaitai. </w:t>
      </w:r>
      <w:proofErr w:type="spellStart"/>
      <w:r w:rsidR="001644C8">
        <w:rPr>
          <w:rFonts w:ascii="Times New Roman" w:hAnsi="Times New Roman"/>
          <w:sz w:val="24"/>
          <w:szCs w:val="24"/>
        </w:rPr>
        <w:t>A.Gališanka</w:t>
      </w:r>
      <w:proofErr w:type="spellEnd"/>
    </w:p>
    <w:p w:rsidR="001644C8" w:rsidRPr="00CF3582" w:rsidRDefault="001644C8" w:rsidP="001644C8">
      <w:pPr>
        <w:pStyle w:val="Sraopastraipa1"/>
        <w:numPr>
          <w:ilvl w:val="0"/>
          <w:numId w:val="27"/>
        </w:numPr>
        <w:tabs>
          <w:tab w:val="left" w:pos="426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Dėl </w:t>
      </w:r>
      <w:r w:rsidRPr="00CF3582">
        <w:rPr>
          <w:rFonts w:ascii="Times New Roman" w:hAnsi="Times New Roman"/>
          <w:sz w:val="24"/>
          <w:szCs w:val="24"/>
        </w:rPr>
        <w:t xml:space="preserve">Anykščių rajono savivaldybės aplinkos apsaugos rėmimo specialiosios programos </w:t>
      </w:r>
      <w:smartTag w:uri="urn:schemas-microsoft-com:office:smarttags" w:element="metricconverter">
        <w:smartTagPr>
          <w:attr w:name="ProductID" w:val="2019 m"/>
        </w:smartTagPr>
        <w:r w:rsidRPr="00CF3582">
          <w:rPr>
            <w:rFonts w:ascii="Times New Roman" w:hAnsi="Times New Roman"/>
            <w:sz w:val="24"/>
            <w:szCs w:val="24"/>
          </w:rPr>
          <w:t>2019 m</w:t>
        </w:r>
      </w:smartTag>
      <w:r w:rsidRPr="00CF3582">
        <w:rPr>
          <w:rFonts w:ascii="Times New Roman" w:hAnsi="Times New Roman"/>
          <w:sz w:val="24"/>
          <w:szCs w:val="24"/>
        </w:rPr>
        <w:t>. priemonių patvirtinimo.</w:t>
      </w:r>
      <w:r>
        <w:rPr>
          <w:rFonts w:ascii="Times New Roman" w:hAnsi="Times New Roman"/>
          <w:sz w:val="24"/>
          <w:szCs w:val="24"/>
        </w:rPr>
        <w:t xml:space="preserve"> A. Žalkauskas</w:t>
      </w:r>
    </w:p>
    <w:p w:rsidR="00042A54" w:rsidRPr="00094B3B" w:rsidRDefault="001644C8" w:rsidP="001644C8">
      <w:pPr>
        <w:pStyle w:val="Sraopastraipa1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42A54" w:rsidRPr="00094B3B">
        <w:rPr>
          <w:rFonts w:ascii="Times New Roman" w:hAnsi="Times New Roman"/>
          <w:sz w:val="24"/>
          <w:szCs w:val="24"/>
        </w:rPr>
        <w:t xml:space="preserve">. Dėl Anykščių rajono savivaldybės aplinkos apsaugos rėmimo specialiosios programos </w:t>
      </w:r>
      <w:smartTag w:uri="urn:schemas-microsoft-com:office:smarttags" w:element="metricconverter">
        <w:smartTagPr>
          <w:attr w:name="ProductID" w:val="2018 m"/>
        </w:smartTagPr>
        <w:r w:rsidR="00042A54" w:rsidRPr="00094B3B">
          <w:rPr>
            <w:rFonts w:ascii="Times New Roman" w:hAnsi="Times New Roman"/>
            <w:sz w:val="24"/>
            <w:szCs w:val="24"/>
          </w:rPr>
          <w:t>2018 m</w:t>
        </w:r>
      </w:smartTag>
      <w:r w:rsidR="00042A54" w:rsidRPr="00094B3B">
        <w:rPr>
          <w:rFonts w:ascii="Times New Roman" w:hAnsi="Times New Roman"/>
          <w:sz w:val="24"/>
          <w:szCs w:val="24"/>
        </w:rPr>
        <w:t>. priemonių vykdymo ataskaitos patvirtinimo. A. Žalkauskas</w:t>
      </w:r>
    </w:p>
    <w:p w:rsidR="00042A54" w:rsidRPr="00896E53" w:rsidRDefault="001644C8" w:rsidP="001644C8">
      <w:pPr>
        <w:ind w:firstLine="426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4,</w:t>
      </w:r>
      <w:r w:rsidR="00042A54" w:rsidRPr="00896E53">
        <w:rPr>
          <w:rFonts w:ascii="Times New Roman" w:hAnsi="Times New Roman"/>
          <w:szCs w:val="24"/>
        </w:rPr>
        <w:t>Dėl Anykščių rajono 2019 metais valstybės lėšomis finansuojamų melioracijos prioritetinių darbų žemės ūkio paskirties žemėje sąrašo patvirtinimo. A. Juodis</w:t>
      </w:r>
    </w:p>
    <w:p w:rsidR="00042A54" w:rsidRPr="00896E53" w:rsidRDefault="001644C8" w:rsidP="001644C8">
      <w:pPr>
        <w:tabs>
          <w:tab w:val="left" w:pos="0"/>
          <w:tab w:val="left" w:pos="426"/>
        </w:tabs>
        <w:ind w:firstLine="426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>5</w:t>
      </w:r>
      <w:r w:rsidR="00042A54">
        <w:rPr>
          <w:rFonts w:ascii="Times New Roman" w:hAnsi="Times New Roman"/>
          <w:bCs/>
          <w:color w:val="000000"/>
          <w:szCs w:val="24"/>
        </w:rPr>
        <w:t xml:space="preserve">. </w:t>
      </w:r>
      <w:r w:rsidR="00042A54" w:rsidRPr="00896E53">
        <w:rPr>
          <w:rFonts w:ascii="Times New Roman" w:hAnsi="Times New Roman"/>
          <w:color w:val="000000"/>
          <w:szCs w:val="24"/>
        </w:rPr>
        <w:t xml:space="preserve"> </w:t>
      </w:r>
      <w:r w:rsidR="00042A54">
        <w:rPr>
          <w:rFonts w:ascii="Times New Roman" w:hAnsi="Times New Roman"/>
          <w:color w:val="000000"/>
          <w:szCs w:val="24"/>
        </w:rPr>
        <w:t>Dėl prit</w:t>
      </w:r>
      <w:r w:rsidR="00042A54" w:rsidRPr="00896E53">
        <w:rPr>
          <w:rFonts w:ascii="Times New Roman" w:hAnsi="Times New Roman"/>
          <w:color w:val="000000"/>
          <w:szCs w:val="24"/>
        </w:rPr>
        <w:t xml:space="preserve">arimo švietimo įstaigų direktorių </w:t>
      </w:r>
      <w:smartTag w:uri="urn:schemas-microsoft-com:office:smarttags" w:element="metricconverter">
        <w:smartTagPr>
          <w:attr w:name="ProductID" w:val="2018 m"/>
        </w:smartTagPr>
        <w:r w:rsidR="00042A54" w:rsidRPr="00896E53">
          <w:rPr>
            <w:rFonts w:ascii="Times New Roman" w:hAnsi="Times New Roman"/>
            <w:color w:val="000000"/>
            <w:szCs w:val="24"/>
          </w:rPr>
          <w:t>2018 m</w:t>
        </w:r>
      </w:smartTag>
      <w:r w:rsidR="00042A54">
        <w:rPr>
          <w:rFonts w:ascii="Times New Roman" w:hAnsi="Times New Roman"/>
          <w:color w:val="000000"/>
          <w:szCs w:val="24"/>
        </w:rPr>
        <w:t xml:space="preserve">. ataskaitoms. </w:t>
      </w:r>
      <w:r w:rsidR="00042A54" w:rsidRPr="00896E53">
        <w:rPr>
          <w:rFonts w:ascii="Times New Roman" w:hAnsi="Times New Roman"/>
          <w:color w:val="000000"/>
          <w:szCs w:val="24"/>
        </w:rPr>
        <w:t>J. Banienė</w:t>
      </w:r>
    </w:p>
    <w:p w:rsidR="00042A54" w:rsidRPr="00896E53" w:rsidRDefault="001644C8" w:rsidP="001644C8">
      <w:pPr>
        <w:tabs>
          <w:tab w:val="left" w:pos="0"/>
          <w:tab w:val="left" w:pos="426"/>
        </w:tabs>
        <w:ind w:firstLine="426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6</w:t>
      </w:r>
      <w:r w:rsidR="00042A54">
        <w:rPr>
          <w:rFonts w:ascii="Times New Roman" w:hAnsi="Times New Roman"/>
          <w:color w:val="000000"/>
          <w:szCs w:val="24"/>
        </w:rPr>
        <w:t xml:space="preserve">. </w:t>
      </w:r>
      <w:r w:rsidR="00042A54" w:rsidRPr="00896E53">
        <w:rPr>
          <w:rFonts w:ascii="Times New Roman" w:hAnsi="Times New Roman"/>
          <w:color w:val="000000"/>
          <w:szCs w:val="24"/>
        </w:rPr>
        <w:t xml:space="preserve"> </w:t>
      </w:r>
      <w:r w:rsidR="00042A54">
        <w:rPr>
          <w:rFonts w:ascii="Times New Roman" w:hAnsi="Times New Roman"/>
          <w:color w:val="000000"/>
          <w:szCs w:val="24"/>
        </w:rPr>
        <w:t xml:space="preserve">Dėl </w:t>
      </w:r>
      <w:r w:rsidR="00042A54" w:rsidRPr="00896E53">
        <w:rPr>
          <w:rFonts w:ascii="Times New Roman" w:hAnsi="Times New Roman"/>
          <w:color w:val="000000"/>
          <w:szCs w:val="24"/>
        </w:rPr>
        <w:t xml:space="preserve">mokytojų ir pagalbos mokiniui specialistų (išskyrus psichologus) perspektyvinių 2019–2021 m. atestacijos </w:t>
      </w:r>
      <w:r w:rsidR="00042A54">
        <w:rPr>
          <w:rFonts w:ascii="Times New Roman" w:hAnsi="Times New Roman"/>
          <w:color w:val="000000"/>
          <w:szCs w:val="24"/>
        </w:rPr>
        <w:t xml:space="preserve">programų patvirtinimo. </w:t>
      </w:r>
      <w:r w:rsidR="00042A54" w:rsidRPr="00896E53">
        <w:rPr>
          <w:rFonts w:ascii="Times New Roman" w:hAnsi="Times New Roman"/>
          <w:color w:val="000000"/>
          <w:szCs w:val="24"/>
        </w:rPr>
        <w:t>J. Banienė</w:t>
      </w:r>
    </w:p>
    <w:p w:rsidR="00042A54" w:rsidRDefault="001644C8" w:rsidP="001644C8">
      <w:pPr>
        <w:tabs>
          <w:tab w:val="left" w:pos="720"/>
        </w:tabs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7,</w:t>
      </w:r>
      <w:r w:rsidR="00042A54">
        <w:rPr>
          <w:rFonts w:ascii="Times New Roman" w:hAnsi="Times New Roman"/>
          <w:color w:val="000000"/>
          <w:szCs w:val="24"/>
        </w:rPr>
        <w:t xml:space="preserve">. Dėl </w:t>
      </w:r>
      <w:r w:rsidR="00042A54" w:rsidRPr="00896E53">
        <w:rPr>
          <w:rFonts w:ascii="Times New Roman" w:hAnsi="Times New Roman"/>
          <w:color w:val="000000"/>
          <w:szCs w:val="24"/>
        </w:rPr>
        <w:t xml:space="preserve">Anykščių r. </w:t>
      </w:r>
      <w:r w:rsidR="00042A54" w:rsidRPr="00896E53">
        <w:rPr>
          <w:rFonts w:ascii="Times New Roman" w:hAnsi="Times New Roman"/>
          <w:szCs w:val="24"/>
        </w:rPr>
        <w:t xml:space="preserve">Kurklių Stepono Kairio pagrindinės mokyklos </w:t>
      </w:r>
      <w:r w:rsidR="00042A54" w:rsidRPr="00896E53">
        <w:rPr>
          <w:rFonts w:ascii="Times New Roman" w:hAnsi="Times New Roman"/>
          <w:bCs/>
          <w:szCs w:val="24"/>
          <w:lang w:eastAsia="en-US"/>
        </w:rPr>
        <w:t>reorganizavimo, reorganizavimo sąlygų aprašo ir Anykščių Antano Baranausko  mokyklos nuostatų patvirtinimo.</w:t>
      </w:r>
      <w:r w:rsidR="00042A54">
        <w:rPr>
          <w:rFonts w:ascii="Times New Roman" w:hAnsi="Times New Roman"/>
          <w:szCs w:val="24"/>
        </w:rPr>
        <w:t xml:space="preserve">    </w:t>
      </w:r>
      <w:r w:rsidR="00042A54" w:rsidRPr="00896E53">
        <w:rPr>
          <w:rFonts w:ascii="Times New Roman" w:hAnsi="Times New Roman"/>
          <w:color w:val="000000"/>
          <w:szCs w:val="24"/>
        </w:rPr>
        <w:t>J. Banienė</w:t>
      </w:r>
    </w:p>
    <w:p w:rsidR="00042A54" w:rsidRDefault="001644C8" w:rsidP="001644C8">
      <w:pPr>
        <w:ind w:firstLine="426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>8</w:t>
      </w:r>
      <w:r w:rsidR="00042A54">
        <w:rPr>
          <w:rFonts w:ascii="Times New Roman" w:hAnsi="Times New Roman"/>
          <w:szCs w:val="24"/>
        </w:rPr>
        <w:t xml:space="preserve">. </w:t>
      </w:r>
      <w:r w:rsidR="00042A54" w:rsidRPr="00896E53">
        <w:rPr>
          <w:rFonts w:ascii="Times New Roman" w:hAnsi="Times New Roman"/>
          <w:color w:val="000000"/>
          <w:szCs w:val="24"/>
        </w:rPr>
        <w:t xml:space="preserve"> </w:t>
      </w:r>
      <w:r w:rsidR="00042A54">
        <w:rPr>
          <w:rFonts w:ascii="Times New Roman" w:hAnsi="Times New Roman"/>
          <w:color w:val="000000"/>
          <w:szCs w:val="24"/>
        </w:rPr>
        <w:t xml:space="preserve">Dėl </w:t>
      </w:r>
      <w:r w:rsidR="00042A54" w:rsidRPr="00896E53">
        <w:rPr>
          <w:rFonts w:ascii="Times New Roman" w:hAnsi="Times New Roman"/>
          <w:color w:val="000000"/>
          <w:szCs w:val="24"/>
        </w:rPr>
        <w:t xml:space="preserve">Socialinių paslaugų plano patvirtinimo I. </w:t>
      </w:r>
      <w:proofErr w:type="spellStart"/>
      <w:r w:rsidR="00042A54" w:rsidRPr="00896E53">
        <w:rPr>
          <w:rFonts w:ascii="Times New Roman" w:hAnsi="Times New Roman"/>
          <w:color w:val="000000"/>
          <w:szCs w:val="24"/>
        </w:rPr>
        <w:t>Gražytė</w:t>
      </w:r>
      <w:proofErr w:type="spellEnd"/>
      <w:r w:rsidR="00042A54" w:rsidRPr="00896E53">
        <w:rPr>
          <w:rFonts w:ascii="Times New Roman" w:hAnsi="Times New Roman"/>
          <w:color w:val="000000"/>
          <w:szCs w:val="24"/>
        </w:rPr>
        <w:t>.</w:t>
      </w:r>
    </w:p>
    <w:p w:rsidR="00042A54" w:rsidRDefault="001644C8" w:rsidP="001644C8">
      <w:pPr>
        <w:tabs>
          <w:tab w:val="left" w:pos="284"/>
        </w:tabs>
        <w:ind w:firstLine="426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 </w:t>
      </w:r>
      <w:r w:rsidR="00042A54" w:rsidRPr="00AD37DC">
        <w:rPr>
          <w:rFonts w:ascii="Times New Roman" w:hAnsi="Times New Roman"/>
          <w:szCs w:val="24"/>
        </w:rPr>
        <w:t>Dėl Anykščių rajono savivaldybės 2018–2020 metų strateginio veiklos plano įgyvendinimo 2018 metais ataskaitos patvirtinimo. V. Vilkickaitė</w:t>
      </w:r>
    </w:p>
    <w:p w:rsidR="00042A54" w:rsidRDefault="001644C8" w:rsidP="001644C8">
      <w:pPr>
        <w:tabs>
          <w:tab w:val="left" w:pos="284"/>
        </w:tabs>
        <w:ind w:firstLine="426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10. </w:t>
      </w:r>
      <w:r w:rsidR="00042A54">
        <w:rPr>
          <w:rFonts w:ascii="Times New Roman" w:hAnsi="Times New Roman"/>
          <w:szCs w:val="24"/>
        </w:rPr>
        <w:t>Dėl pritarimo projektui pagal ES programos  „Europa piliečiams 2014-</w:t>
      </w:r>
      <w:smartTag w:uri="urn:schemas-microsoft-com:office:smarttags" w:element="metricconverter">
        <w:smartTagPr>
          <w:attr w:name="ProductID" w:val="2020”"/>
        </w:smartTagPr>
        <w:r w:rsidR="00042A54">
          <w:rPr>
            <w:rFonts w:ascii="Times New Roman" w:hAnsi="Times New Roman"/>
            <w:szCs w:val="24"/>
          </w:rPr>
          <w:t>2020”</w:t>
        </w:r>
      </w:smartTag>
      <w:r w:rsidR="00042A54">
        <w:rPr>
          <w:rFonts w:ascii="Times New Roman" w:hAnsi="Times New Roman"/>
          <w:szCs w:val="24"/>
        </w:rPr>
        <w:t xml:space="preserve"> 2 krypties (Demokratinis įsipareigojimas ir piliečių dalyvavimas) 2 priemonę „Miestų tinklai“. V. Vilkickaitė</w:t>
      </w:r>
    </w:p>
    <w:p w:rsidR="001644C8" w:rsidRDefault="00042A54" w:rsidP="001644C8">
      <w:pPr>
        <w:ind w:firstLine="426"/>
        <w:jc w:val="both"/>
        <w:rPr>
          <w:rFonts w:ascii="TimesLT Baltic" w:hAnsi="TimesLT Baltic"/>
        </w:rPr>
      </w:pPr>
      <w:r>
        <w:t>1</w:t>
      </w:r>
      <w:r w:rsidR="001644C8">
        <w:t>1</w:t>
      </w:r>
      <w:r>
        <w:t xml:space="preserve">. </w:t>
      </w:r>
      <w:r>
        <w:rPr>
          <w:rFonts w:ascii="TimesLT Baltic" w:hAnsi="TimesLT Baltic"/>
        </w:rPr>
        <w:t>Dėl gatvių pavadinimų suteikimo</w:t>
      </w:r>
      <w:r>
        <w:t xml:space="preserve"> ir pakeitimo.</w:t>
      </w:r>
      <w:r>
        <w:rPr>
          <w:rFonts w:ascii="TimesLT Baltic" w:hAnsi="TimesLT Baltic"/>
        </w:rPr>
        <w:t xml:space="preserve"> R. Budreikienė</w:t>
      </w:r>
    </w:p>
    <w:p w:rsidR="00042A54" w:rsidRPr="001644C8" w:rsidRDefault="001644C8" w:rsidP="001644C8">
      <w:pPr>
        <w:ind w:firstLine="426"/>
        <w:jc w:val="both"/>
      </w:pPr>
      <w:r>
        <w:rPr>
          <w:rFonts w:ascii="Times New Roman" w:hAnsi="Times New Roman"/>
          <w:szCs w:val="24"/>
        </w:rPr>
        <w:t xml:space="preserve">12.  </w:t>
      </w:r>
      <w:r w:rsidR="00042A54">
        <w:rPr>
          <w:rFonts w:ascii="Times New Roman" w:hAnsi="Times New Roman"/>
          <w:szCs w:val="24"/>
        </w:rPr>
        <w:t xml:space="preserve">Dėl </w:t>
      </w:r>
      <w:r w:rsidR="00042A54" w:rsidRPr="00896E53">
        <w:rPr>
          <w:rFonts w:ascii="Times New Roman" w:hAnsi="Times New Roman"/>
          <w:szCs w:val="24"/>
        </w:rPr>
        <w:t>socialinio būsto pirkimo Anykščių rajono savivaldybės nuosavybėn ir jo perdavimo patikėjimo teise Anykščių rajono savivaldybės administracijai. A. Savickienė</w:t>
      </w:r>
    </w:p>
    <w:p w:rsidR="00042A54" w:rsidRPr="00896E53" w:rsidRDefault="00042A54" w:rsidP="001644C8">
      <w:pPr>
        <w:tabs>
          <w:tab w:val="left" w:pos="426"/>
        </w:tabs>
        <w:ind w:firstLine="426"/>
        <w:contextualSpacing/>
        <w:jc w:val="both"/>
        <w:rPr>
          <w:rFonts w:ascii="Times New Roman" w:hAnsi="Times New Roman"/>
          <w:b/>
          <w:szCs w:val="24"/>
        </w:rPr>
      </w:pPr>
    </w:p>
    <w:p w:rsidR="00042A54" w:rsidRPr="00896E53" w:rsidRDefault="00042A54" w:rsidP="00867BB1">
      <w:pPr>
        <w:tabs>
          <w:tab w:val="left" w:pos="426"/>
        </w:tabs>
        <w:ind w:firstLine="426"/>
        <w:contextualSpacing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  <w:r w:rsidRPr="00896E53">
        <w:rPr>
          <w:rFonts w:ascii="Times New Roman" w:hAnsi="Times New Roman"/>
          <w:b/>
          <w:szCs w:val="24"/>
        </w:rPr>
        <w:t xml:space="preserve">Komitetų posėdžiai vasario 26 d. </w:t>
      </w:r>
    </w:p>
    <w:p w:rsidR="00042A54" w:rsidRPr="00896E53" w:rsidRDefault="00042A54" w:rsidP="00867BB1">
      <w:pPr>
        <w:tabs>
          <w:tab w:val="left" w:pos="426"/>
          <w:tab w:val="left" w:pos="480"/>
        </w:tabs>
        <w:ind w:firstLine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Biudžeto, ekonomikos ir kaimo reikalų komiteto posėdis </w:t>
      </w:r>
      <w:r w:rsidRPr="00896E53">
        <w:rPr>
          <w:rFonts w:ascii="Times New Roman" w:hAnsi="Times New Roman"/>
          <w:b/>
          <w:szCs w:val="24"/>
        </w:rPr>
        <w:t xml:space="preserve">– </w:t>
      </w:r>
      <w:r w:rsidRPr="00896E53">
        <w:rPr>
          <w:rFonts w:ascii="Times New Roman" w:hAnsi="Times New Roman"/>
          <w:szCs w:val="24"/>
        </w:rPr>
        <w:t>10 val. I a. 108 kab.,</w:t>
      </w:r>
    </w:p>
    <w:p w:rsidR="00042A54" w:rsidRPr="00896E53" w:rsidRDefault="00042A54" w:rsidP="00867BB1">
      <w:pPr>
        <w:tabs>
          <w:tab w:val="left" w:pos="426"/>
          <w:tab w:val="left" w:pos="480"/>
        </w:tabs>
        <w:ind w:firstLine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>Švietimo, kultūros, sporto ir turizmo komiteto posėdis – 11 val. II a. 206 kab.,</w:t>
      </w:r>
    </w:p>
    <w:p w:rsidR="00042A54" w:rsidRPr="00896E53" w:rsidRDefault="00042A54" w:rsidP="00867BB1">
      <w:pPr>
        <w:tabs>
          <w:tab w:val="left" w:pos="426"/>
          <w:tab w:val="left" w:pos="480"/>
        </w:tabs>
        <w:ind w:firstLine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>Teisėtvarkos, jaunimo ir visuomeninių organizacijų komiteto posėdis – 13 val. I a. 108 kab.</w:t>
      </w:r>
    </w:p>
    <w:p w:rsidR="00042A54" w:rsidRPr="00896E53" w:rsidRDefault="00042A54" w:rsidP="00867BB1">
      <w:pPr>
        <w:tabs>
          <w:tab w:val="left" w:pos="426"/>
          <w:tab w:val="left" w:pos="480"/>
        </w:tabs>
        <w:ind w:firstLine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Socialinių reikalų, sveikatos ir aplinkos apsaugos komiteto posėdis – 15 val. </w:t>
      </w:r>
      <w:smartTag w:uri="urn:schemas-microsoft-com:office:smarttags" w:element="metricconverter">
        <w:smartTagPr>
          <w:attr w:name="ProductID" w:val="2019 m"/>
        </w:smartTagPr>
        <w:r w:rsidRPr="00896E53">
          <w:rPr>
            <w:rFonts w:ascii="Times New Roman" w:hAnsi="Times New Roman"/>
            <w:szCs w:val="24"/>
          </w:rPr>
          <w:t>III</w:t>
        </w:r>
      </w:smartTag>
      <w:r w:rsidRPr="00896E53">
        <w:rPr>
          <w:rFonts w:ascii="Times New Roman" w:hAnsi="Times New Roman"/>
          <w:szCs w:val="24"/>
        </w:rPr>
        <w:t xml:space="preserve"> a. 304 kab. (salė)</w:t>
      </w:r>
      <w:r>
        <w:rPr>
          <w:rFonts w:ascii="Times New Roman" w:hAnsi="Times New Roman"/>
          <w:szCs w:val="24"/>
        </w:rPr>
        <w:t>.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</w:p>
    <w:p w:rsidR="00042A54" w:rsidRPr="00896E53" w:rsidRDefault="00042A54" w:rsidP="00867BB1">
      <w:pPr>
        <w:tabs>
          <w:tab w:val="left" w:pos="426"/>
        </w:tabs>
        <w:ind w:left="426"/>
        <w:contextualSpacing/>
        <w:jc w:val="both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Savivaldybės vadovai priima gyventojus:</w:t>
      </w:r>
    </w:p>
    <w:p w:rsidR="00042A54" w:rsidRPr="00896E53" w:rsidRDefault="00042A54" w:rsidP="00867BB1">
      <w:pPr>
        <w:tabs>
          <w:tab w:val="left" w:pos="426"/>
        </w:tabs>
        <w:ind w:left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  <w:u w:val="single"/>
        </w:rPr>
        <w:t>Meras</w:t>
      </w:r>
      <w:r w:rsidRPr="00896E53">
        <w:rPr>
          <w:rFonts w:ascii="Times New Roman" w:hAnsi="Times New Roman"/>
          <w:szCs w:val="24"/>
        </w:rPr>
        <w:t xml:space="preserve"> trečiadieniais nuo 15.00 iki 17.00 val. </w:t>
      </w:r>
    </w:p>
    <w:p w:rsidR="00042A54" w:rsidRPr="00896E53" w:rsidRDefault="00042A54" w:rsidP="00867BB1">
      <w:pPr>
        <w:tabs>
          <w:tab w:val="left" w:pos="426"/>
        </w:tabs>
        <w:ind w:left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  <w:u w:val="single"/>
        </w:rPr>
        <w:t>Mero pavaduotojas</w:t>
      </w:r>
      <w:r w:rsidRPr="00896E53">
        <w:rPr>
          <w:rFonts w:ascii="Times New Roman" w:hAnsi="Times New Roman"/>
          <w:szCs w:val="24"/>
        </w:rPr>
        <w:t xml:space="preserve">  ketvirtadieniais nuo 10.00 iki 12.00 val. </w:t>
      </w:r>
    </w:p>
    <w:p w:rsidR="00042A54" w:rsidRPr="00896E53" w:rsidRDefault="00042A54" w:rsidP="00867BB1">
      <w:pPr>
        <w:tabs>
          <w:tab w:val="left" w:pos="426"/>
        </w:tabs>
        <w:ind w:left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  <w:u w:val="single"/>
        </w:rPr>
        <w:t>Administracijos direktorius</w:t>
      </w:r>
      <w:r w:rsidRPr="00896E53">
        <w:rPr>
          <w:rFonts w:ascii="Times New Roman" w:hAnsi="Times New Roman"/>
          <w:szCs w:val="24"/>
        </w:rPr>
        <w:t xml:space="preserve"> pirmadieniais nuo 15.00.iki 17.00 val. </w:t>
      </w:r>
    </w:p>
    <w:p w:rsidR="00042A54" w:rsidRPr="00896E53" w:rsidRDefault="00042A54" w:rsidP="00867BB1">
      <w:pPr>
        <w:tabs>
          <w:tab w:val="left" w:pos="426"/>
        </w:tabs>
        <w:ind w:left="426"/>
        <w:contextualSpacing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  <w:u w:val="single"/>
        </w:rPr>
        <w:lastRenderedPageBreak/>
        <w:t>Administracijos direktoriaus pavaduotojas</w:t>
      </w:r>
      <w:r w:rsidRPr="00896E53">
        <w:rPr>
          <w:rFonts w:ascii="Times New Roman" w:hAnsi="Times New Roman"/>
          <w:szCs w:val="24"/>
        </w:rPr>
        <w:t xml:space="preserve"> antradieniais nuo 15.00 iki 17.00 val.</w:t>
      </w:r>
    </w:p>
    <w:p w:rsidR="00042A54" w:rsidRDefault="00042A54" w:rsidP="009D3F3F">
      <w:pPr>
        <w:tabs>
          <w:tab w:val="left" w:pos="426"/>
        </w:tabs>
        <w:contextualSpacing/>
        <w:rPr>
          <w:rFonts w:ascii="Times New Roman" w:hAnsi="Times New Roman"/>
          <w:szCs w:val="24"/>
        </w:rPr>
      </w:pPr>
    </w:p>
    <w:p w:rsidR="00042A54" w:rsidRDefault="00042A54" w:rsidP="009D3F3F">
      <w:pPr>
        <w:tabs>
          <w:tab w:val="left" w:pos="426"/>
        </w:tabs>
        <w:contextualSpacing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  <w:r w:rsidRPr="00896E53">
        <w:rPr>
          <w:rFonts w:ascii="Times New Roman" w:hAnsi="Times New Roman"/>
          <w:b/>
          <w:szCs w:val="24"/>
          <w:u w:val="single"/>
        </w:rPr>
        <w:t>Kovo mėn.</w:t>
      </w:r>
    </w:p>
    <w:p w:rsidR="00042A54" w:rsidRPr="00867BB1" w:rsidRDefault="00042A54" w:rsidP="00867BB1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</w:p>
    <w:p w:rsidR="00042A54" w:rsidRPr="00867BB1" w:rsidRDefault="00042A54" w:rsidP="00867BB1">
      <w:pPr>
        <w:tabs>
          <w:tab w:val="left" w:pos="426"/>
        </w:tabs>
        <w:contextualSpacing/>
        <w:rPr>
          <w:rFonts w:ascii="Times New Roman" w:hAnsi="Times New Roman"/>
          <w:b/>
          <w:szCs w:val="24"/>
        </w:rPr>
      </w:pPr>
      <w:r w:rsidRPr="00867BB1">
        <w:rPr>
          <w:rFonts w:ascii="Times New Roman" w:hAnsi="Times New Roman"/>
          <w:b/>
          <w:szCs w:val="24"/>
        </w:rPr>
        <w:tab/>
        <w:t>Tarybos posėdis kovo 28 d.</w:t>
      </w:r>
    </w:p>
    <w:p w:rsidR="00042A54" w:rsidRDefault="00042A54" w:rsidP="00094B3B">
      <w:pPr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ascii="Times New Roman" w:hAnsi="Times New Roman"/>
          <w:szCs w:val="24"/>
        </w:rPr>
      </w:pPr>
      <w:r w:rsidRPr="00867BB1">
        <w:rPr>
          <w:rFonts w:ascii="Times New Roman" w:hAnsi="Times New Roman"/>
          <w:szCs w:val="24"/>
        </w:rPr>
        <w:t xml:space="preserve">Dėl Anykščių rajono savivaldybės 2019 metų biudžeto pakeitimo. D. </w:t>
      </w:r>
      <w:proofErr w:type="spellStart"/>
      <w:r w:rsidRPr="00867BB1">
        <w:rPr>
          <w:rFonts w:ascii="Times New Roman" w:hAnsi="Times New Roman"/>
          <w:szCs w:val="24"/>
        </w:rPr>
        <w:t>Gruzinskienė</w:t>
      </w:r>
      <w:proofErr w:type="spellEnd"/>
    </w:p>
    <w:p w:rsidR="00042A54" w:rsidRDefault="00042A54" w:rsidP="00094B3B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Dėl Anykščių rajono savivaldybės teritorijoje esančių kapinių sąrašo patvirtinimo.               A. Žalkauskas</w:t>
      </w:r>
    </w:p>
    <w:p w:rsidR="00042A54" w:rsidRPr="00867BB1" w:rsidRDefault="00042A54" w:rsidP="00094B3B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 Dėl kapinių prižiūrėtojo skyrimo Anykščių rajono savivaldybėje esančioms viešosioms kapinėms prižiūrėti. A. Žalkauskas</w:t>
      </w:r>
    </w:p>
    <w:p w:rsidR="00042A54" w:rsidRPr="00867BB1" w:rsidRDefault="00042A54" w:rsidP="006175B4">
      <w:pPr>
        <w:numPr>
          <w:ilvl w:val="0"/>
          <w:numId w:val="7"/>
        </w:numPr>
        <w:tabs>
          <w:tab w:val="clear" w:pos="1080"/>
          <w:tab w:val="num" w:pos="840"/>
        </w:tabs>
        <w:ind w:hanging="720"/>
        <w:jc w:val="both"/>
        <w:rPr>
          <w:rFonts w:ascii="Times New Roman" w:hAnsi="Times New Roman"/>
          <w:bCs/>
          <w:szCs w:val="24"/>
        </w:rPr>
      </w:pPr>
      <w:r w:rsidRPr="00867BB1">
        <w:rPr>
          <w:rFonts w:ascii="Times New Roman" w:hAnsi="Times New Roman"/>
          <w:szCs w:val="24"/>
        </w:rPr>
        <w:t xml:space="preserve">Dėl 2020 metų žemės mokesčio tarifų nustatymo. L. </w:t>
      </w:r>
      <w:proofErr w:type="spellStart"/>
      <w:r w:rsidRPr="00867BB1">
        <w:rPr>
          <w:rFonts w:ascii="Times New Roman" w:hAnsi="Times New Roman"/>
          <w:szCs w:val="24"/>
        </w:rPr>
        <w:t>Repečkienė</w:t>
      </w:r>
      <w:proofErr w:type="spellEnd"/>
    </w:p>
    <w:p w:rsidR="00042A54" w:rsidRPr="00867BB1" w:rsidRDefault="00042A54" w:rsidP="003C4477">
      <w:pPr>
        <w:tabs>
          <w:tab w:val="left" w:pos="0"/>
          <w:tab w:val="num" w:pos="284"/>
          <w:tab w:val="left" w:pos="426"/>
        </w:tabs>
        <w:ind w:firstLine="42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aps/>
        </w:rPr>
        <w:t xml:space="preserve">5. </w:t>
      </w:r>
      <w:r w:rsidRPr="00867BB1">
        <w:rPr>
          <w:rFonts w:ascii="Times New Roman" w:hAnsi="Times New Roman"/>
          <w:caps/>
        </w:rPr>
        <w:t>D</w:t>
      </w:r>
      <w:r w:rsidR="00997EE1">
        <w:rPr>
          <w:rFonts w:ascii="Times New Roman" w:hAnsi="Times New Roman"/>
        </w:rPr>
        <w:fldChar w:fldCharType="begin"/>
      </w:r>
      <w:r w:rsidR="00997EE1">
        <w:rPr>
          <w:rFonts w:ascii="Times New Roman" w:hAnsi="Times New Roman"/>
        </w:rPr>
        <w:instrText xml:space="preserve"> FILLIN "Pavadinimas" \* MERGEFORMAT </w:instrText>
      </w:r>
      <w:r w:rsidR="00997EE1">
        <w:rPr>
          <w:rFonts w:ascii="Times New Roman" w:hAnsi="Times New Roman"/>
        </w:rPr>
        <w:fldChar w:fldCharType="separate"/>
      </w:r>
      <w:r w:rsidRPr="00867BB1">
        <w:rPr>
          <w:rFonts w:ascii="Times New Roman" w:hAnsi="Times New Roman"/>
        </w:rPr>
        <w:t xml:space="preserve">ėl priėmimo laiko į priešmokyklinio ugdymo grupes Anykščių rajono savivaldybės bendrojo ugdymo ir ikimokyklinio ugdymo įstaigose, priešmokyklinio ugdymo grupių skaičiaus, vaikų skaičiaus grupėse vidurkio ir priešmokyklinio ugdymo organizavimo modelių  2019–2020 mokslo metams </w:t>
      </w:r>
      <w:r w:rsidR="00997EE1">
        <w:rPr>
          <w:rFonts w:ascii="Times New Roman" w:hAnsi="Times New Roman"/>
        </w:rPr>
        <w:fldChar w:fldCharType="end"/>
      </w:r>
      <w:r w:rsidRPr="00867BB1">
        <w:rPr>
          <w:rFonts w:ascii="Times New Roman" w:hAnsi="Times New Roman"/>
        </w:rPr>
        <w:t xml:space="preserve"> nustatymo. </w:t>
      </w:r>
      <w:r w:rsidRPr="00867BB1">
        <w:rPr>
          <w:rFonts w:ascii="Times New Roman" w:hAnsi="Times New Roman"/>
          <w:color w:val="000000"/>
        </w:rPr>
        <w:t>J. Banienė</w:t>
      </w:r>
    </w:p>
    <w:p w:rsidR="00042A54" w:rsidRPr="00867BB1" w:rsidRDefault="00042A54" w:rsidP="006175B4">
      <w:pPr>
        <w:tabs>
          <w:tab w:val="left" w:pos="426"/>
        </w:tabs>
        <w:ind w:left="120" w:firstLine="24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6. </w:t>
      </w:r>
      <w:r w:rsidRPr="00867BB1">
        <w:rPr>
          <w:rFonts w:ascii="Times New Roman" w:hAnsi="Times New Roman"/>
          <w:color w:val="000000"/>
          <w:szCs w:val="24"/>
        </w:rPr>
        <w:t>Dėl priėmimo laiko, klasių skaičiaus ir mokinių skaičiaus vidurkio klasėse nustatymo 2019–2020 m. m. Anykščių rajono bendrojo ugdymo mokyklose ir jų skyriuose.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867BB1">
        <w:rPr>
          <w:rFonts w:ascii="Times New Roman" w:hAnsi="Times New Roman"/>
          <w:color w:val="000000"/>
          <w:szCs w:val="24"/>
        </w:rPr>
        <w:t>J. Banienė</w:t>
      </w:r>
    </w:p>
    <w:p w:rsidR="00042A54" w:rsidRPr="00867BB1" w:rsidRDefault="00042A54" w:rsidP="006175B4">
      <w:pPr>
        <w:tabs>
          <w:tab w:val="left" w:pos="426"/>
        </w:tabs>
        <w:ind w:left="1080" w:hanging="72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7. </w:t>
      </w:r>
      <w:r w:rsidRPr="00867BB1">
        <w:rPr>
          <w:rFonts w:ascii="Times New Roman" w:hAnsi="Times New Roman"/>
          <w:color w:val="000000"/>
          <w:szCs w:val="24"/>
        </w:rPr>
        <w:t xml:space="preserve">Dėl pritarimo švietimo įstaigų direktorių </w:t>
      </w:r>
      <w:smartTag w:uri="urn:schemas-microsoft-com:office:smarttags" w:element="metricconverter">
        <w:smartTagPr>
          <w:attr w:name="ProductID" w:val="2019 m"/>
        </w:smartTagPr>
        <w:r w:rsidRPr="00867BB1">
          <w:rPr>
            <w:rFonts w:ascii="Times New Roman" w:hAnsi="Times New Roman"/>
            <w:color w:val="000000"/>
            <w:szCs w:val="24"/>
          </w:rPr>
          <w:t>2018 m</w:t>
        </w:r>
      </w:smartTag>
      <w:r w:rsidRPr="00867BB1">
        <w:rPr>
          <w:rFonts w:ascii="Times New Roman" w:hAnsi="Times New Roman"/>
          <w:color w:val="000000"/>
          <w:szCs w:val="24"/>
        </w:rPr>
        <w:t>. ataskaitoms</w:t>
      </w:r>
      <w:r>
        <w:rPr>
          <w:rFonts w:ascii="Times New Roman" w:hAnsi="Times New Roman"/>
          <w:color w:val="000000"/>
          <w:szCs w:val="24"/>
        </w:rPr>
        <w:t xml:space="preserve">. </w:t>
      </w:r>
      <w:r w:rsidRPr="00867BB1">
        <w:rPr>
          <w:rFonts w:ascii="Times New Roman" w:hAnsi="Times New Roman"/>
          <w:color w:val="000000"/>
          <w:szCs w:val="24"/>
        </w:rPr>
        <w:t xml:space="preserve">J. Banienė           </w:t>
      </w:r>
    </w:p>
    <w:p w:rsidR="00042A54" w:rsidRPr="00867BB1" w:rsidRDefault="00042A54" w:rsidP="006175B4">
      <w:pPr>
        <w:tabs>
          <w:tab w:val="left" w:pos="426"/>
        </w:tabs>
        <w:ind w:left="1080" w:hanging="72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8. </w:t>
      </w:r>
      <w:r w:rsidRPr="00867BB1">
        <w:rPr>
          <w:rFonts w:ascii="Times New Roman" w:hAnsi="Times New Roman"/>
          <w:color w:val="000000"/>
          <w:szCs w:val="24"/>
        </w:rPr>
        <w:t xml:space="preserve">Dėl Socialinių paslaugų įstaigų vadovų metinės veiklos ataskaitų I. </w:t>
      </w:r>
      <w:proofErr w:type="spellStart"/>
      <w:r w:rsidRPr="00867BB1">
        <w:rPr>
          <w:rFonts w:ascii="Times New Roman" w:hAnsi="Times New Roman"/>
          <w:color w:val="000000"/>
          <w:szCs w:val="24"/>
        </w:rPr>
        <w:t>Gražytė</w:t>
      </w:r>
      <w:proofErr w:type="spellEnd"/>
    </w:p>
    <w:p w:rsidR="00042A54" w:rsidRPr="000B4B5B" w:rsidRDefault="00042A54" w:rsidP="006175B4">
      <w:pPr>
        <w:tabs>
          <w:tab w:val="left" w:pos="426"/>
        </w:tabs>
        <w:ind w:left="1980" w:hanging="162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9. </w:t>
      </w:r>
      <w:r w:rsidRPr="00867BB1">
        <w:rPr>
          <w:rFonts w:ascii="Times New Roman" w:hAnsi="Times New Roman"/>
          <w:color w:val="000000"/>
          <w:szCs w:val="24"/>
        </w:rPr>
        <w:t xml:space="preserve">Dėl </w:t>
      </w:r>
      <w:smartTag w:uri="urn:schemas-microsoft-com:office:smarttags" w:element="metricconverter">
        <w:smartTagPr>
          <w:attr w:name="ProductID" w:val="2019 m"/>
        </w:smartTagPr>
        <w:r w:rsidRPr="00867BB1">
          <w:rPr>
            <w:rFonts w:ascii="Times New Roman" w:hAnsi="Times New Roman"/>
            <w:color w:val="000000"/>
            <w:szCs w:val="24"/>
          </w:rPr>
          <w:t>2019 m</w:t>
        </w:r>
      </w:smartTag>
      <w:r w:rsidRPr="00867BB1">
        <w:rPr>
          <w:rFonts w:ascii="Times New Roman" w:hAnsi="Times New Roman"/>
          <w:color w:val="000000"/>
          <w:szCs w:val="24"/>
        </w:rPr>
        <w:t xml:space="preserve">. užimtumo didinimo programos pakeitimo I. </w:t>
      </w:r>
      <w:proofErr w:type="spellStart"/>
      <w:r w:rsidRPr="00867BB1">
        <w:rPr>
          <w:rFonts w:ascii="Times New Roman" w:hAnsi="Times New Roman"/>
          <w:color w:val="000000"/>
          <w:szCs w:val="24"/>
        </w:rPr>
        <w:t>Gražytė</w:t>
      </w:r>
      <w:proofErr w:type="spellEnd"/>
    </w:p>
    <w:p w:rsidR="00042A54" w:rsidRPr="008949C1" w:rsidRDefault="00042A54" w:rsidP="006175B4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ind w:right="-1" w:firstLine="360"/>
        <w:jc w:val="both"/>
        <w:rPr>
          <w:caps/>
        </w:rPr>
      </w:pPr>
      <w:r>
        <w:rPr>
          <w:caps/>
        </w:rPr>
        <w:t xml:space="preserve">10. </w:t>
      </w:r>
      <w:r w:rsidRPr="008949C1">
        <w:rPr>
          <w:caps/>
        </w:rPr>
        <w:t>d</w:t>
      </w:r>
      <w:r>
        <w:rPr>
          <w:rFonts w:ascii="TimesLT Baltic" w:hAnsi="TimesLT Baltic"/>
        </w:rPr>
        <w:t>ėl</w:t>
      </w:r>
      <w:r w:rsidRPr="008949C1">
        <w:rPr>
          <w:caps/>
        </w:rPr>
        <w:t xml:space="preserve"> </w:t>
      </w:r>
      <w:r>
        <w:rPr>
          <w:rFonts w:ascii="TimesLT Baltic" w:hAnsi="TimesLT Baltic"/>
        </w:rPr>
        <w:t>pritarimo viešosios įstaigos Anykščių turizmo ir verslo informacijos  centro direktoriaus 2018 metų veiklos ataskaitai. A. Pajarskienė</w:t>
      </w:r>
    </w:p>
    <w:p w:rsidR="00042A54" w:rsidRPr="008949C1" w:rsidRDefault="00042A54" w:rsidP="006175B4">
      <w:pPr>
        <w:tabs>
          <w:tab w:val="left" w:pos="-142"/>
          <w:tab w:val="left" w:pos="0"/>
          <w:tab w:val="left" w:pos="709"/>
          <w:tab w:val="left" w:pos="993"/>
        </w:tabs>
        <w:overflowPunct w:val="0"/>
        <w:autoSpaceDE w:val="0"/>
        <w:autoSpaceDN w:val="0"/>
        <w:adjustRightInd w:val="0"/>
        <w:ind w:right="-1" w:firstLine="360"/>
        <w:jc w:val="both"/>
        <w:rPr>
          <w:caps/>
        </w:rPr>
      </w:pPr>
      <w:r>
        <w:t xml:space="preserve">11. </w:t>
      </w:r>
      <w:r>
        <w:rPr>
          <w:rFonts w:ascii="TimesLT Baltic" w:hAnsi="TimesLT Baltic"/>
        </w:rPr>
        <w:t>Dėl pritarimo viešosios įstaigos Anykščių menų inkubatoriaus-menų studijos direktoriaus 2018 metų veiklos ataskaitai. A. Pajarskienė</w:t>
      </w:r>
    </w:p>
    <w:p w:rsidR="00042A54" w:rsidRPr="008949C1" w:rsidRDefault="00042A54" w:rsidP="006175B4">
      <w:pPr>
        <w:tabs>
          <w:tab w:val="left" w:pos="0"/>
          <w:tab w:val="left" w:pos="426"/>
          <w:tab w:val="left" w:pos="851"/>
        </w:tabs>
        <w:overflowPunct w:val="0"/>
        <w:autoSpaceDE w:val="0"/>
        <w:autoSpaceDN w:val="0"/>
        <w:adjustRightInd w:val="0"/>
        <w:ind w:right="-1" w:firstLine="360"/>
        <w:jc w:val="both"/>
        <w:rPr>
          <w:caps/>
        </w:rPr>
      </w:pPr>
      <w:r>
        <w:t xml:space="preserve">12. </w:t>
      </w:r>
      <w:r>
        <w:rPr>
          <w:rFonts w:ascii="TimesLT Baltic" w:hAnsi="TimesLT Baltic"/>
        </w:rPr>
        <w:t>Dėl pritarimo Anykščių rajono savivaldybės Liudvikos ir Stanislovo Didžiulių viešosios bibliotekos direktoriaus 2018  metų veiklos ataskaitai. A. Pajarskienė</w:t>
      </w:r>
    </w:p>
    <w:p w:rsidR="00042A54" w:rsidRPr="008949C1" w:rsidRDefault="00042A54" w:rsidP="006175B4">
      <w:pPr>
        <w:tabs>
          <w:tab w:val="left" w:pos="0"/>
          <w:tab w:val="left" w:pos="426"/>
          <w:tab w:val="left" w:pos="993"/>
        </w:tabs>
        <w:overflowPunct w:val="0"/>
        <w:autoSpaceDE w:val="0"/>
        <w:autoSpaceDN w:val="0"/>
        <w:adjustRightInd w:val="0"/>
        <w:ind w:right="-1" w:firstLine="360"/>
        <w:jc w:val="both"/>
        <w:rPr>
          <w:caps/>
        </w:rPr>
      </w:pPr>
      <w:r>
        <w:t xml:space="preserve">13. </w:t>
      </w:r>
      <w:r>
        <w:rPr>
          <w:rFonts w:ascii="TimesLT Baltic" w:hAnsi="TimesLT Baltic"/>
        </w:rPr>
        <w:t>Dėl pritarimo A. Baranausko ir A. Vienuolio-Žukausko memorialinio muziejaus direktoriaus 2018  metų veiklos ataskaitai. A. Pajarskienė</w:t>
      </w:r>
    </w:p>
    <w:p w:rsidR="00042A54" w:rsidRPr="008949C1" w:rsidRDefault="00042A54" w:rsidP="006175B4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ind w:right="-1" w:firstLine="360"/>
        <w:jc w:val="both"/>
        <w:rPr>
          <w:caps/>
        </w:rPr>
      </w:pPr>
      <w:r>
        <w:t xml:space="preserve">14. </w:t>
      </w:r>
      <w:r>
        <w:rPr>
          <w:rFonts w:ascii="TimesLT Baltic" w:hAnsi="TimesLT Baltic"/>
        </w:rPr>
        <w:t xml:space="preserve">Dėl pritarimo Anykščių kultūros centro direktoriaus 2018  metų veiklos ataskaitai.  </w:t>
      </w:r>
      <w:r>
        <w:t xml:space="preserve">           </w:t>
      </w:r>
      <w:r>
        <w:rPr>
          <w:rFonts w:ascii="TimesLT Baltic" w:hAnsi="TimesLT Baltic"/>
        </w:rPr>
        <w:t>A. Pajarskienė</w:t>
      </w:r>
    </w:p>
    <w:p w:rsidR="00042A54" w:rsidRPr="000B4B5B" w:rsidRDefault="00042A54" w:rsidP="006175B4">
      <w:pPr>
        <w:tabs>
          <w:tab w:val="left" w:pos="0"/>
          <w:tab w:val="left" w:pos="426"/>
          <w:tab w:val="left" w:pos="993"/>
        </w:tabs>
        <w:overflowPunct w:val="0"/>
        <w:autoSpaceDE w:val="0"/>
        <w:autoSpaceDN w:val="0"/>
        <w:adjustRightInd w:val="0"/>
        <w:ind w:right="-1" w:firstLine="360"/>
        <w:jc w:val="both"/>
        <w:rPr>
          <w:caps/>
        </w:rPr>
      </w:pPr>
      <w:r>
        <w:t xml:space="preserve">15. </w:t>
      </w:r>
      <w:r>
        <w:rPr>
          <w:rFonts w:ascii="TimesLT Baltic" w:hAnsi="TimesLT Baltic"/>
        </w:rPr>
        <w:t xml:space="preserve">Dėl pritarimo Anykščių menų centro direktoriaus 2018  metų veiklos ataskaitai.         </w:t>
      </w:r>
      <w:r>
        <w:t xml:space="preserve">  </w:t>
      </w:r>
      <w:r>
        <w:rPr>
          <w:rFonts w:ascii="TimesLT Baltic" w:hAnsi="TimesLT Baltic"/>
        </w:rPr>
        <w:t xml:space="preserve">        A. Pajarskienė</w:t>
      </w:r>
    </w:p>
    <w:p w:rsidR="00042A54" w:rsidRPr="00896E53" w:rsidRDefault="00042A54" w:rsidP="006175B4">
      <w:pPr>
        <w:pStyle w:val="Sraopastraipa"/>
        <w:tabs>
          <w:tab w:val="left" w:pos="96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896E53">
        <w:rPr>
          <w:rFonts w:ascii="Times New Roman" w:hAnsi="Times New Roman"/>
          <w:sz w:val="24"/>
          <w:szCs w:val="24"/>
        </w:rPr>
        <w:t>Dėl Anykščių rajono savivaldybei nuosavybės teise priklausančio turto vertės padidinimo. A. Savickienė</w:t>
      </w:r>
    </w:p>
    <w:p w:rsidR="00042A54" w:rsidRPr="00896E53" w:rsidRDefault="00042A54" w:rsidP="006175B4">
      <w:pPr>
        <w:pStyle w:val="Sraopastraipa"/>
        <w:tabs>
          <w:tab w:val="left" w:pos="96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896E53">
        <w:rPr>
          <w:rFonts w:ascii="Times New Roman" w:hAnsi="Times New Roman"/>
          <w:sz w:val="24"/>
          <w:szCs w:val="24"/>
        </w:rPr>
        <w:t>Dėl turto perdavimo Anykščių rajono savivaldybės administracijai valdyti, naudoti ir disponuoti juo patikėjimo teise. A. Savickienė</w:t>
      </w:r>
    </w:p>
    <w:p w:rsidR="00042A54" w:rsidRPr="00896E53" w:rsidRDefault="00042A54" w:rsidP="006175B4">
      <w:pPr>
        <w:pStyle w:val="Sraopastraipa"/>
        <w:tabs>
          <w:tab w:val="left" w:pos="96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896E53">
        <w:rPr>
          <w:rFonts w:ascii="Times New Roman" w:hAnsi="Times New Roman"/>
          <w:sz w:val="24"/>
          <w:szCs w:val="24"/>
        </w:rPr>
        <w:t xml:space="preserve">Dėl viešame aukcione parduodamų nekilnojamųjų daiktų pardavimo kainų nustatymo.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896E53">
        <w:rPr>
          <w:rFonts w:ascii="Times New Roman" w:hAnsi="Times New Roman"/>
          <w:sz w:val="24"/>
          <w:szCs w:val="24"/>
        </w:rPr>
        <w:t>A. Savickienė</w:t>
      </w:r>
    </w:p>
    <w:p w:rsidR="00042A54" w:rsidRPr="00896E53" w:rsidRDefault="00042A54" w:rsidP="006175B4">
      <w:pPr>
        <w:pStyle w:val="Sraopastraipa"/>
        <w:tabs>
          <w:tab w:val="left" w:pos="96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896E53">
        <w:rPr>
          <w:rFonts w:ascii="Times New Roman" w:hAnsi="Times New Roman"/>
          <w:sz w:val="24"/>
          <w:szCs w:val="24"/>
        </w:rPr>
        <w:t>Dėl pritarimo viešosios įstaigos ,,Sveikatos</w:t>
      </w:r>
      <w:r w:rsidRPr="007D404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7FD8">
        <w:rPr>
          <w:rFonts w:ascii="Times New Roman" w:hAnsi="Times New Roman"/>
          <w:sz w:val="24"/>
          <w:szCs w:val="24"/>
        </w:rPr>
        <w:t>oazė”</w:t>
      </w:r>
      <w:r w:rsidRPr="00896E53">
        <w:rPr>
          <w:rFonts w:ascii="Times New Roman" w:hAnsi="Times New Roman"/>
          <w:sz w:val="24"/>
          <w:szCs w:val="24"/>
        </w:rPr>
        <w:t xml:space="preserve"> direktoriaus 2018 metų veiklos ataskaitai. A. Savickienė</w:t>
      </w:r>
    </w:p>
    <w:p w:rsidR="00042A54" w:rsidRPr="00896E53" w:rsidRDefault="00042A54" w:rsidP="006175B4">
      <w:pPr>
        <w:pStyle w:val="Sraopastraipa"/>
        <w:tabs>
          <w:tab w:val="left" w:pos="960"/>
        </w:tabs>
        <w:spacing w:after="0" w:line="240" w:lineRule="auto"/>
        <w:ind w:left="1980" w:hanging="16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896E53">
        <w:rPr>
          <w:rFonts w:ascii="Times New Roman" w:hAnsi="Times New Roman"/>
          <w:sz w:val="24"/>
          <w:szCs w:val="24"/>
        </w:rPr>
        <w:t>Dėl pritarimo uždarosios akcinės bendrovės Anykščių komunalinio ūkio direktoriaus 2018</w:t>
      </w:r>
    </w:p>
    <w:p w:rsidR="00042A54" w:rsidRPr="00896E53" w:rsidRDefault="00042A54" w:rsidP="007256D0">
      <w:pPr>
        <w:tabs>
          <w:tab w:val="left" w:pos="960"/>
        </w:tabs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 metų veiklos ataskaitai. A. Savickienė</w:t>
      </w:r>
    </w:p>
    <w:p w:rsidR="00042A54" w:rsidRPr="00896E53" w:rsidRDefault="00042A54" w:rsidP="006175B4">
      <w:pPr>
        <w:pStyle w:val="Sraopastraipa"/>
        <w:numPr>
          <w:ilvl w:val="0"/>
          <w:numId w:val="26"/>
        </w:numPr>
        <w:tabs>
          <w:tab w:val="clear" w:pos="1320"/>
          <w:tab w:val="left" w:pos="96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>Dėl pritarimo uždarosios akcinės bendrovės ,,Anykščių šiluma” direktoriaus 2018 metų veiklos ataskaitai. A. Savickienė</w:t>
      </w:r>
    </w:p>
    <w:p w:rsidR="00042A54" w:rsidRPr="00180CA0" w:rsidRDefault="00042A54" w:rsidP="006175B4">
      <w:pPr>
        <w:pStyle w:val="Sraopastraipa"/>
        <w:numPr>
          <w:ilvl w:val="0"/>
          <w:numId w:val="26"/>
        </w:numPr>
        <w:tabs>
          <w:tab w:val="clear" w:pos="1320"/>
          <w:tab w:val="left" w:pos="96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180CA0">
        <w:rPr>
          <w:rFonts w:ascii="Times New Roman" w:hAnsi="Times New Roman"/>
          <w:sz w:val="24"/>
          <w:szCs w:val="24"/>
        </w:rPr>
        <w:t>Dėl Anykščių rajono savivaldybės būsto nuomos ar išperkamosios būsto nuomos mokesčių dalies kompensacijų mokėjimo ir permokėtų kompensacijų gražinimo tvarkos aprašo patvirtinimo. A. Savickienė</w:t>
      </w:r>
    </w:p>
    <w:p w:rsidR="00042A54" w:rsidRPr="00180CA0" w:rsidRDefault="00042A54" w:rsidP="00B26D78">
      <w:pPr>
        <w:tabs>
          <w:tab w:val="left" w:pos="426"/>
        </w:tabs>
        <w:jc w:val="both"/>
        <w:rPr>
          <w:rFonts w:ascii="Times New Roman" w:hAnsi="Times New Roman"/>
          <w:bCs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Komitetų posėdžiai kovo 26 d. 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 xml:space="preserve">Biudžeto, ekonomikos ir kaimo reikalų komiteto posėdis </w:t>
      </w:r>
      <w:r w:rsidRPr="00896E53">
        <w:rPr>
          <w:rFonts w:ascii="Times New Roman" w:hAnsi="Times New Roman"/>
          <w:b/>
          <w:szCs w:val="24"/>
        </w:rPr>
        <w:t xml:space="preserve">– </w:t>
      </w:r>
      <w:r w:rsidRPr="00896E53">
        <w:rPr>
          <w:rFonts w:ascii="Times New Roman" w:hAnsi="Times New Roman"/>
          <w:szCs w:val="24"/>
        </w:rPr>
        <w:t>10 val. I a. 108 kab.,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ab/>
      </w:r>
      <w:r w:rsidRPr="00896E53">
        <w:rPr>
          <w:rFonts w:ascii="Times New Roman" w:hAnsi="Times New Roman"/>
          <w:szCs w:val="24"/>
        </w:rPr>
        <w:t>Švietimo, kultūros, sporto ir turizmo komiteto posėdis – 11 val. II a. 206 kab.,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Teisėtvarkos, jaunimo ir visuomeninių organizacijų komiteto posėdis – 13 val. I a. 108 kab.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Socialinių reikalų, sveikatos ir aplinkos apsaugos komiteto posėdis – 15 val. III a. 304 kab. (salė)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Savivaldybės vadovai priima gyventojus: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Meras</w:t>
      </w:r>
      <w:r w:rsidRPr="00896E53">
        <w:rPr>
          <w:rFonts w:ascii="Times New Roman" w:hAnsi="Times New Roman"/>
          <w:szCs w:val="24"/>
        </w:rPr>
        <w:t xml:space="preserve"> trečiadieniais nuo 15.00 iki 17.00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Mero pavaduotojas</w:t>
      </w:r>
      <w:r w:rsidRPr="00896E53">
        <w:rPr>
          <w:rFonts w:ascii="Times New Roman" w:hAnsi="Times New Roman"/>
          <w:szCs w:val="24"/>
        </w:rPr>
        <w:t xml:space="preserve">  ketvirtadieniais nuo 10.00 iki 12.00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direktorius</w:t>
      </w:r>
      <w:r w:rsidRPr="00896E53">
        <w:rPr>
          <w:rFonts w:ascii="Times New Roman" w:hAnsi="Times New Roman"/>
          <w:szCs w:val="24"/>
        </w:rPr>
        <w:t xml:space="preserve"> pirmadieniais nuo 15.00.iki 17.00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direktoriaus pavaduotojas</w:t>
      </w:r>
      <w:r w:rsidRPr="00896E53">
        <w:rPr>
          <w:rFonts w:ascii="Times New Roman" w:hAnsi="Times New Roman"/>
          <w:szCs w:val="24"/>
        </w:rPr>
        <w:t xml:space="preserve"> antradieniais nuo 15.00 iki 17.00 val.</w:t>
      </w:r>
    </w:p>
    <w:p w:rsidR="00042A54" w:rsidRDefault="00042A54" w:rsidP="009D3F3F">
      <w:pPr>
        <w:tabs>
          <w:tab w:val="left" w:pos="426"/>
        </w:tabs>
        <w:contextualSpacing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  <w:r w:rsidRPr="00896E53">
        <w:rPr>
          <w:rFonts w:ascii="Times New Roman" w:hAnsi="Times New Roman"/>
          <w:b/>
          <w:szCs w:val="24"/>
          <w:u w:val="single"/>
        </w:rPr>
        <w:t>Balandžio mėn.</w:t>
      </w:r>
    </w:p>
    <w:p w:rsidR="00042A54" w:rsidRDefault="00042A54" w:rsidP="009D3F3F">
      <w:pPr>
        <w:tabs>
          <w:tab w:val="left" w:pos="426"/>
        </w:tabs>
        <w:contextualSpacing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Tarybos posėdis balandžio  25 d.</w:t>
      </w:r>
    </w:p>
    <w:p w:rsidR="00042A54" w:rsidRDefault="00042A54" w:rsidP="00545D21">
      <w:pPr>
        <w:numPr>
          <w:ilvl w:val="0"/>
          <w:numId w:val="16"/>
        </w:numPr>
        <w:tabs>
          <w:tab w:val="left" w:pos="0"/>
          <w:tab w:val="left" w:pos="993"/>
        </w:tabs>
        <w:ind w:left="0" w:firstLine="360"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Dėl Anykščių rajono savivaldybės 2019 metų biudžeto pakeitimo. D. </w:t>
      </w:r>
      <w:proofErr w:type="spellStart"/>
      <w:r w:rsidRPr="00896E53">
        <w:rPr>
          <w:rFonts w:ascii="Times New Roman" w:hAnsi="Times New Roman"/>
          <w:szCs w:val="24"/>
        </w:rPr>
        <w:t>Gruzinskienė</w:t>
      </w:r>
      <w:proofErr w:type="spellEnd"/>
    </w:p>
    <w:p w:rsidR="00042A54" w:rsidRPr="00545D21" w:rsidRDefault="00042A54" w:rsidP="00545D21">
      <w:pPr>
        <w:autoSpaceDE w:val="0"/>
        <w:ind w:firstLine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2. </w:t>
      </w:r>
      <w:r w:rsidRPr="00545D21">
        <w:rPr>
          <w:rFonts w:ascii="Times New Roman" w:hAnsi="Times New Roman"/>
          <w:color w:val="000000"/>
          <w:szCs w:val="24"/>
        </w:rPr>
        <w:t>Dėl Anykščių rajono savivaldybės admin</w:t>
      </w:r>
      <w:r>
        <w:rPr>
          <w:rFonts w:ascii="Times New Roman" w:hAnsi="Times New Roman"/>
          <w:color w:val="000000"/>
          <w:szCs w:val="24"/>
        </w:rPr>
        <w:t>istracijos direktoriaus skyrimo. S. Mačytė-Šulskienė</w:t>
      </w:r>
    </w:p>
    <w:p w:rsidR="00042A54" w:rsidRPr="00545D21" w:rsidRDefault="00042A54" w:rsidP="00B33364">
      <w:pPr>
        <w:autoSpaceDE w:val="0"/>
        <w:ind w:firstLine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3. </w:t>
      </w:r>
      <w:r w:rsidRPr="00545D21">
        <w:rPr>
          <w:rFonts w:ascii="Times New Roman" w:hAnsi="Times New Roman"/>
          <w:color w:val="000000"/>
          <w:szCs w:val="24"/>
        </w:rPr>
        <w:t>Dėl Anykščių rajono savivaldybės administracijos direktoriaus pavaduotojo skyrimo</w:t>
      </w:r>
      <w:r>
        <w:rPr>
          <w:rFonts w:ascii="Times New Roman" w:hAnsi="Times New Roman"/>
          <w:color w:val="000000"/>
          <w:szCs w:val="24"/>
        </w:rPr>
        <w:t xml:space="preserve">             S. Mačytė-Šulskienė</w:t>
      </w:r>
    </w:p>
    <w:p w:rsidR="00042A54" w:rsidRPr="00545D21" w:rsidRDefault="00042A54" w:rsidP="00545D21">
      <w:pPr>
        <w:ind w:firstLine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4. </w:t>
      </w:r>
      <w:r w:rsidRPr="00545D21">
        <w:rPr>
          <w:rFonts w:ascii="Times New Roman" w:hAnsi="Times New Roman"/>
          <w:color w:val="000000"/>
          <w:szCs w:val="24"/>
        </w:rPr>
        <w:t>Dėl Anykščių rajono savivaldybės tarybos komitetų sudarymo</w:t>
      </w:r>
      <w:r>
        <w:rPr>
          <w:rFonts w:ascii="Times New Roman" w:hAnsi="Times New Roman"/>
          <w:color w:val="000000"/>
          <w:szCs w:val="24"/>
        </w:rPr>
        <w:t>.</w:t>
      </w:r>
      <w:r w:rsidRPr="00545D21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S. Mačytė-Šulskienė</w:t>
      </w:r>
    </w:p>
    <w:p w:rsidR="00042A54" w:rsidRPr="00545D21" w:rsidRDefault="00042A54" w:rsidP="00545D21">
      <w:pPr>
        <w:autoSpaceDE w:val="0"/>
        <w:ind w:firstLine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5. </w:t>
      </w:r>
      <w:r w:rsidRPr="00545D21">
        <w:rPr>
          <w:rFonts w:ascii="Times New Roman" w:hAnsi="Times New Roman"/>
          <w:color w:val="000000"/>
          <w:szCs w:val="24"/>
        </w:rPr>
        <w:t>Dėl Anykščių rajono savivaldybės tarybos nario delegavimo į Utenos regiono plėtros tarybą</w:t>
      </w:r>
      <w:r>
        <w:rPr>
          <w:rFonts w:ascii="Times New Roman" w:hAnsi="Times New Roman"/>
          <w:color w:val="000000"/>
          <w:szCs w:val="24"/>
        </w:rPr>
        <w:t>.</w:t>
      </w:r>
      <w:r w:rsidRPr="00545D21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S. Mačytė-Šulskienė</w:t>
      </w:r>
    </w:p>
    <w:p w:rsidR="00042A54" w:rsidRPr="00545D21" w:rsidRDefault="00042A54" w:rsidP="00545D21">
      <w:pPr>
        <w:autoSpaceDE w:val="0"/>
        <w:ind w:firstLine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6. </w:t>
      </w:r>
      <w:r w:rsidRPr="00545D21">
        <w:rPr>
          <w:rFonts w:ascii="Times New Roman" w:hAnsi="Times New Roman"/>
          <w:color w:val="000000"/>
          <w:szCs w:val="24"/>
        </w:rPr>
        <w:t>Dėl Anykščių rajono savivaldybės tarybos narių delegavimo į Lietuvos savivaldybių asociacijos suvažiavimą</w:t>
      </w:r>
      <w:r>
        <w:rPr>
          <w:rFonts w:ascii="Times New Roman" w:hAnsi="Times New Roman"/>
          <w:color w:val="000000"/>
          <w:szCs w:val="24"/>
        </w:rPr>
        <w:t>.</w:t>
      </w:r>
      <w:r w:rsidRPr="00545D21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S. Mačytė-Šulskienė</w:t>
      </w:r>
    </w:p>
    <w:p w:rsidR="00042A54" w:rsidRPr="00896E53" w:rsidRDefault="00042A54" w:rsidP="0014441C">
      <w:pPr>
        <w:numPr>
          <w:ilvl w:val="0"/>
          <w:numId w:val="17"/>
        </w:numPr>
        <w:tabs>
          <w:tab w:val="clear" w:pos="1350"/>
          <w:tab w:val="num" w:pos="120"/>
        </w:tabs>
        <w:ind w:left="0" w:firstLine="360"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>Dėl Anykščių rajono savivaldybės kontrolės ir audito tarnybos 2018 metų veiklos ataskaitos. A. J. Lakačauskas</w:t>
      </w:r>
    </w:p>
    <w:p w:rsidR="00042A54" w:rsidRPr="00896E53" w:rsidRDefault="00042A54" w:rsidP="004E15CC">
      <w:pPr>
        <w:tabs>
          <w:tab w:val="left" w:pos="0"/>
          <w:tab w:val="left" w:pos="993"/>
        </w:tabs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8. </w:t>
      </w:r>
      <w:r w:rsidRPr="00896E53">
        <w:rPr>
          <w:rFonts w:ascii="Times New Roman" w:hAnsi="Times New Roman"/>
          <w:szCs w:val="24"/>
        </w:rPr>
        <w:t xml:space="preserve">Dėl 2019 metų žemės nuomos mokesčio tarifų ir lengvatų nustatymo. L. </w:t>
      </w:r>
      <w:proofErr w:type="spellStart"/>
      <w:r w:rsidRPr="00896E53">
        <w:rPr>
          <w:rFonts w:ascii="Times New Roman" w:hAnsi="Times New Roman"/>
          <w:szCs w:val="24"/>
        </w:rPr>
        <w:t>Repečkienė</w:t>
      </w:r>
      <w:proofErr w:type="spellEnd"/>
    </w:p>
    <w:p w:rsidR="00042A54" w:rsidRPr="00896E53" w:rsidRDefault="00042A54" w:rsidP="004E15CC">
      <w:pPr>
        <w:pStyle w:val="Sraopastraipa"/>
        <w:tabs>
          <w:tab w:val="left" w:pos="0"/>
          <w:tab w:val="left" w:pos="360"/>
        </w:tabs>
        <w:spacing w:after="0" w:line="240" w:lineRule="auto"/>
        <w:ind w:left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9. </w:t>
      </w:r>
      <w:r w:rsidRPr="00896E53">
        <w:rPr>
          <w:rFonts w:ascii="Times New Roman" w:hAnsi="Times New Roman"/>
          <w:color w:val="000000"/>
          <w:sz w:val="24"/>
          <w:szCs w:val="24"/>
        </w:rPr>
        <w:t>Dėl premijų ir stipendijų skyrimo Anykščių rajono savivaldybės sportininkams.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896E53">
        <w:rPr>
          <w:rFonts w:ascii="Times New Roman" w:hAnsi="Times New Roman"/>
          <w:color w:val="000000"/>
          <w:sz w:val="24"/>
          <w:szCs w:val="24"/>
        </w:rPr>
        <w:t>J. Banienė</w:t>
      </w:r>
    </w:p>
    <w:p w:rsidR="00042A54" w:rsidRDefault="00042A54" w:rsidP="004E15CC">
      <w:pPr>
        <w:tabs>
          <w:tab w:val="left" w:pos="0"/>
          <w:tab w:val="left" w:pos="993"/>
        </w:tabs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10. </w:t>
      </w:r>
      <w:r w:rsidRPr="00896E53">
        <w:rPr>
          <w:rFonts w:ascii="Times New Roman" w:hAnsi="Times New Roman"/>
          <w:szCs w:val="24"/>
        </w:rPr>
        <w:t>Dėl pritarimo ir įgaliojimo pasirašyti sutartį. V. Velikonis</w:t>
      </w:r>
    </w:p>
    <w:p w:rsidR="00042A54" w:rsidRPr="007B1165" w:rsidRDefault="00042A54" w:rsidP="007B1165">
      <w:pPr>
        <w:ind w:firstLine="360"/>
        <w:jc w:val="both"/>
      </w:pPr>
      <w:r>
        <w:t xml:space="preserve">11. </w:t>
      </w:r>
      <w:r>
        <w:rPr>
          <w:rFonts w:ascii="TimesLT Baltic" w:hAnsi="TimesLT Baltic"/>
        </w:rPr>
        <w:t>Dėl gatvių pavadinimų suteikimo</w:t>
      </w:r>
      <w:r>
        <w:t xml:space="preserve"> ir pakeitimo.</w:t>
      </w:r>
      <w:r>
        <w:rPr>
          <w:rFonts w:ascii="TimesLT Baltic" w:hAnsi="TimesLT Baltic"/>
        </w:rPr>
        <w:t xml:space="preserve"> R. Budreikienė</w:t>
      </w:r>
    </w:p>
    <w:p w:rsidR="00042A54" w:rsidRPr="00C00FAA" w:rsidRDefault="00042A54" w:rsidP="0014441C">
      <w:pPr>
        <w:pStyle w:val="Sraopastraipa"/>
        <w:numPr>
          <w:ilvl w:val="0"/>
          <w:numId w:val="21"/>
        </w:numPr>
        <w:tabs>
          <w:tab w:val="clear" w:pos="1350"/>
          <w:tab w:val="left" w:pos="993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C00FAA">
        <w:rPr>
          <w:rFonts w:ascii="Times New Roman" w:hAnsi="Times New Roman"/>
          <w:sz w:val="24"/>
          <w:szCs w:val="24"/>
        </w:rPr>
        <w:t xml:space="preserve">Dėl įgaliojimų suteikimo Anykščių rajono savivaldybės atstovui dalyvauti viešosios įstaigos ,,Aukštaitijos siaurasis geležinkelis” visuotiniame dalininkų susirinkime ir pritarimo viešosios įstaigos ,,Aukštaitijos siaurasis geležinkelis“ direktoriaus 2018 metų veiklos ataskaitai. </w:t>
      </w:r>
      <w:r>
        <w:rPr>
          <w:rFonts w:ascii="Times New Roman" w:hAnsi="Times New Roman"/>
          <w:sz w:val="24"/>
          <w:szCs w:val="24"/>
        </w:rPr>
        <w:t xml:space="preserve">                 A. </w:t>
      </w:r>
      <w:r w:rsidRPr="00C00FAA">
        <w:rPr>
          <w:rFonts w:ascii="Times New Roman" w:hAnsi="Times New Roman"/>
          <w:sz w:val="24"/>
          <w:szCs w:val="24"/>
        </w:rPr>
        <w:t>Savickienė</w:t>
      </w:r>
    </w:p>
    <w:p w:rsidR="00042A54" w:rsidRPr="00ED3938" w:rsidRDefault="00042A54" w:rsidP="00482208">
      <w:pPr>
        <w:pStyle w:val="Sraopastraipa"/>
        <w:numPr>
          <w:ilvl w:val="0"/>
          <w:numId w:val="21"/>
        </w:numPr>
        <w:tabs>
          <w:tab w:val="clear" w:pos="1350"/>
          <w:tab w:val="left" w:pos="993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ED3938">
        <w:rPr>
          <w:rFonts w:ascii="Times New Roman" w:hAnsi="Times New Roman"/>
          <w:sz w:val="24"/>
          <w:szCs w:val="24"/>
        </w:rPr>
        <w:t>Dėl nekilnojamojo turto, kuriam už 2020 metus taikomas 3 procentų nekilnojamojo turto mokesčio tarifas, sąrašo patvirtinimo. A. Savickienė</w:t>
      </w:r>
    </w:p>
    <w:p w:rsidR="00042A54" w:rsidRPr="00ED3938" w:rsidRDefault="00042A54" w:rsidP="00482208">
      <w:pPr>
        <w:numPr>
          <w:ilvl w:val="0"/>
          <w:numId w:val="21"/>
        </w:numPr>
        <w:tabs>
          <w:tab w:val="clear" w:pos="1350"/>
          <w:tab w:val="left" w:pos="0"/>
          <w:tab w:val="left" w:pos="993"/>
        </w:tabs>
        <w:ind w:left="0" w:firstLine="360"/>
        <w:contextualSpacing/>
        <w:jc w:val="both"/>
        <w:rPr>
          <w:rFonts w:ascii="Times New Roman" w:hAnsi="Times New Roman"/>
          <w:szCs w:val="24"/>
        </w:rPr>
      </w:pPr>
      <w:r w:rsidRPr="00ED3938">
        <w:rPr>
          <w:rFonts w:ascii="Times New Roman" w:hAnsi="Times New Roman"/>
        </w:rPr>
        <w:t>Dėl sutikimo nurašyti pripažintą netinkamu (negalimu) naudoti ilgalaikį materialųjį turtą.    A. Savickienė</w:t>
      </w:r>
    </w:p>
    <w:p w:rsidR="00042A54" w:rsidRPr="00ED3938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Komitetų posėdžiai balandžio 23 d. 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 xml:space="preserve">Biudžeto, ekonomikos ir kaimo reikalų komiteto posėdis </w:t>
      </w:r>
      <w:r w:rsidRPr="00896E53">
        <w:rPr>
          <w:rFonts w:ascii="Times New Roman" w:hAnsi="Times New Roman"/>
          <w:b/>
          <w:szCs w:val="24"/>
        </w:rPr>
        <w:t xml:space="preserve">– </w:t>
      </w:r>
      <w:r w:rsidRPr="00896E53">
        <w:rPr>
          <w:rFonts w:ascii="Times New Roman" w:hAnsi="Times New Roman"/>
          <w:szCs w:val="24"/>
        </w:rPr>
        <w:t>10 val. I a. 108 kab.,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Švietimo, kultūros, sporto ir turizmo komiteto posėdis – 11 val. II a. 206 kab.,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Teisėtvarkos, jaunimo ir visuomeninių organizacijų komiteto posėdis – 13 val. I a. 108 kab.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Socialinių reikalų, sveikatos ir aplinkos apsaugos komiteto posėdis – 15 val.  III a. 304 kab. (salė)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Savivaldybės vadovai priima gyventojus: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Meras</w:t>
      </w:r>
      <w:r w:rsidRPr="00896E53">
        <w:rPr>
          <w:rFonts w:ascii="Times New Roman" w:hAnsi="Times New Roman"/>
          <w:szCs w:val="24"/>
        </w:rPr>
        <w:t xml:space="preserve"> trečiadieniais nuo 15.00 iki 17.00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Mero pavaduotojas</w:t>
      </w:r>
      <w:r w:rsidRPr="00896E53">
        <w:rPr>
          <w:rFonts w:ascii="Times New Roman" w:hAnsi="Times New Roman"/>
          <w:szCs w:val="24"/>
        </w:rPr>
        <w:t xml:space="preserve">  ketvirtadieniais nuo 10.00 iki 12.00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direktorius</w:t>
      </w:r>
      <w:r w:rsidRPr="00896E53">
        <w:rPr>
          <w:rFonts w:ascii="Times New Roman" w:hAnsi="Times New Roman"/>
          <w:szCs w:val="24"/>
        </w:rPr>
        <w:t xml:space="preserve"> pirmadieniais nuo 15.00.iki 17.00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C00FAA">
        <w:rPr>
          <w:rFonts w:ascii="Times New Roman" w:hAnsi="Times New Roman"/>
          <w:szCs w:val="24"/>
        </w:rPr>
        <w:lastRenderedPageBreak/>
        <w:tab/>
      </w:r>
      <w:r w:rsidRPr="00896E53">
        <w:rPr>
          <w:rFonts w:ascii="Times New Roman" w:hAnsi="Times New Roman"/>
          <w:szCs w:val="24"/>
          <w:u w:val="single"/>
        </w:rPr>
        <w:t>Administracijos direktoriaus pavaduotojas</w:t>
      </w:r>
      <w:r w:rsidRPr="00896E53">
        <w:rPr>
          <w:rFonts w:ascii="Times New Roman" w:hAnsi="Times New Roman"/>
          <w:szCs w:val="24"/>
        </w:rPr>
        <w:t xml:space="preserve"> antradieniais nuo 15.00 iki 17.00 val.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</w:p>
    <w:p w:rsidR="00042A54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  <w:r w:rsidRPr="00896E53">
        <w:rPr>
          <w:rFonts w:ascii="Times New Roman" w:hAnsi="Times New Roman"/>
          <w:b/>
          <w:szCs w:val="24"/>
          <w:u w:val="single"/>
        </w:rPr>
        <w:t>Gegužės mėn.</w:t>
      </w:r>
    </w:p>
    <w:p w:rsidR="00042A54" w:rsidRPr="00896E53" w:rsidRDefault="00042A54" w:rsidP="009D3F3F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</w:p>
    <w:p w:rsidR="00042A54" w:rsidRPr="00896E53" w:rsidRDefault="00042A54" w:rsidP="00D37566">
      <w:pPr>
        <w:tabs>
          <w:tab w:val="left" w:pos="426"/>
        </w:tabs>
        <w:ind w:firstLine="425"/>
        <w:contextualSpacing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Tarybos posėdis gegužės 30 d.</w:t>
      </w:r>
    </w:p>
    <w:p w:rsidR="00042A54" w:rsidRDefault="00042A54" w:rsidP="000E234E">
      <w:pPr>
        <w:numPr>
          <w:ilvl w:val="0"/>
          <w:numId w:val="5"/>
        </w:numPr>
        <w:tabs>
          <w:tab w:val="left" w:pos="426"/>
        </w:tabs>
        <w:ind w:left="0" w:firstLine="425"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 xml:space="preserve">Dėl Anykščių rajono savivaldybės 2019 metų biudžeto pakeitimo. D. </w:t>
      </w:r>
      <w:proofErr w:type="spellStart"/>
      <w:r w:rsidRPr="00896E53">
        <w:rPr>
          <w:rFonts w:ascii="Times New Roman" w:hAnsi="Times New Roman"/>
          <w:szCs w:val="24"/>
        </w:rPr>
        <w:t>Gruzinskienė</w:t>
      </w:r>
      <w:proofErr w:type="spellEnd"/>
    </w:p>
    <w:p w:rsidR="00042A54" w:rsidRPr="000E234E" w:rsidRDefault="00042A54" w:rsidP="00B75308">
      <w:pPr>
        <w:autoSpaceDE w:val="0"/>
        <w:ind w:firstLine="425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2. </w:t>
      </w:r>
      <w:r w:rsidRPr="000E234E">
        <w:rPr>
          <w:rFonts w:ascii="Times New Roman" w:hAnsi="Times New Roman"/>
          <w:color w:val="000000"/>
          <w:szCs w:val="24"/>
        </w:rPr>
        <w:t>Dėl Anykščių rajono savivaldybės tary</w:t>
      </w:r>
      <w:r>
        <w:rPr>
          <w:rFonts w:ascii="Times New Roman" w:hAnsi="Times New Roman"/>
          <w:color w:val="000000"/>
          <w:szCs w:val="24"/>
        </w:rPr>
        <w:t>bos Kontrolės komiteto sudarymo. S. Mačytė-Šulskienė</w:t>
      </w:r>
    </w:p>
    <w:p w:rsidR="00042A54" w:rsidRPr="000E234E" w:rsidRDefault="00042A54" w:rsidP="000E234E">
      <w:pPr>
        <w:autoSpaceDE w:val="0"/>
        <w:ind w:firstLine="425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3. </w:t>
      </w:r>
      <w:r w:rsidRPr="000E234E">
        <w:rPr>
          <w:rFonts w:ascii="Times New Roman" w:hAnsi="Times New Roman"/>
          <w:color w:val="000000"/>
          <w:szCs w:val="24"/>
        </w:rPr>
        <w:t>Dėl Etikos komisijos sudarymo ir jos nuostatų patvirtinim</w:t>
      </w:r>
      <w:r>
        <w:rPr>
          <w:rFonts w:ascii="Times New Roman" w:hAnsi="Times New Roman"/>
          <w:color w:val="000000"/>
          <w:szCs w:val="24"/>
        </w:rPr>
        <w:t>o. S. Mačytė-Šulskienė</w:t>
      </w:r>
    </w:p>
    <w:p w:rsidR="00042A54" w:rsidRPr="00896E53" w:rsidRDefault="00042A54" w:rsidP="000E234E">
      <w:pPr>
        <w:ind w:firstLine="425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Dėl Anykščių rajono savivaldybės tarybos 2015 m. sausio 29 d. sprendimo Nr. 1-TS-26 „Dėl  leidimų važiuoti Anykščių rajono savivaldybės vietinės reikšmės keliais </w:t>
      </w:r>
      <w:proofErr w:type="spellStart"/>
      <w:r>
        <w:rPr>
          <w:rFonts w:ascii="Times New Roman" w:hAnsi="Times New Roman"/>
          <w:szCs w:val="24"/>
        </w:rPr>
        <w:t>didžiagabaritėmis</w:t>
      </w:r>
      <w:proofErr w:type="spellEnd"/>
      <w:r>
        <w:rPr>
          <w:rFonts w:ascii="Times New Roman" w:hAnsi="Times New Roman"/>
          <w:szCs w:val="24"/>
        </w:rPr>
        <w:t xml:space="preserve"> ir (ar) sunkiasvorėmis transporto priemonėmis išdavimo ir mokesčio už naudojimąsi šiais keliais tokiomis transporto priemonėmis dydžio, mokėjimo, administravimo ir priežiūros tvarkos patvirtinimo: pakeitimo. A. Žalkauskas</w:t>
      </w:r>
    </w:p>
    <w:p w:rsidR="00042A54" w:rsidRDefault="00042A54" w:rsidP="000E234E">
      <w:pPr>
        <w:tabs>
          <w:tab w:val="left" w:pos="426"/>
        </w:tabs>
        <w:ind w:left="360"/>
        <w:jc w:val="both"/>
      </w:pPr>
      <w:r>
        <w:t xml:space="preserve">5. </w:t>
      </w:r>
      <w:r w:rsidRPr="0062013F">
        <w:rPr>
          <w:rFonts w:ascii="TimesLT Baltic" w:hAnsi="TimesLT Baltic"/>
        </w:rPr>
        <w:t>Dėl pritarimo ir įgaliojimo pasirašyti sutartis. V. Velikonis.</w:t>
      </w:r>
    </w:p>
    <w:p w:rsidR="00042A54" w:rsidRPr="000E234E" w:rsidRDefault="00042A54" w:rsidP="000E234E">
      <w:pPr>
        <w:tabs>
          <w:tab w:val="left" w:pos="0"/>
        </w:tabs>
        <w:ind w:firstLine="360"/>
        <w:jc w:val="both"/>
        <w:rPr>
          <w:rFonts w:ascii="Times New Roman" w:hAnsi="Times New Roman"/>
          <w:szCs w:val="24"/>
        </w:rPr>
      </w:pPr>
      <w:r>
        <w:t xml:space="preserve">6. </w:t>
      </w:r>
      <w:r w:rsidRPr="0062013F">
        <w:rPr>
          <w:rFonts w:ascii="TimesLT Baltic" w:hAnsi="TimesLT Baltic"/>
        </w:rPr>
        <w:t>Dėl Anykščių rajono savivaldybės jaunimo reikalų tarybos nuostatų ir jos sudėties patvirtinimo.</w:t>
      </w:r>
      <w:r>
        <w:t xml:space="preserve"> A. P</w:t>
      </w:r>
      <w:r>
        <w:rPr>
          <w:rFonts w:ascii="TimesLT Baltic" w:hAnsi="TimesLT Baltic"/>
        </w:rPr>
        <w:t>ajarskienė</w:t>
      </w:r>
    </w:p>
    <w:p w:rsidR="00042A54" w:rsidRDefault="00042A54" w:rsidP="000E234E">
      <w:pPr>
        <w:ind w:firstLine="360"/>
        <w:jc w:val="both"/>
      </w:pPr>
      <w:r>
        <w:rPr>
          <w:rFonts w:ascii="TimesLT Baltic" w:hAnsi="TimesLT Baltic"/>
        </w:rPr>
        <w:t>7. Dėl Anykščių rajono savivaldybės garbės piliečio vardo suteikimo nuostatų patvirtinimo, garbės piliečio vardo suteikimo komisijos sudarymo ir jos darbo nuostatų patvirtinimo.</w:t>
      </w:r>
      <w:r>
        <w:t xml:space="preserve">                  A. P</w:t>
      </w:r>
      <w:r>
        <w:rPr>
          <w:rFonts w:ascii="TimesLT Baltic" w:hAnsi="TimesLT Baltic"/>
        </w:rPr>
        <w:t>ajarskienė</w:t>
      </w:r>
    </w:p>
    <w:p w:rsidR="00042A54" w:rsidRDefault="00042A54" w:rsidP="000E234E">
      <w:pPr>
        <w:ind w:firstLine="360"/>
        <w:jc w:val="both"/>
        <w:rPr>
          <w:bCs/>
        </w:rPr>
      </w:pPr>
      <w:r>
        <w:rPr>
          <w:bCs/>
        </w:rPr>
        <w:t xml:space="preserve">8. </w:t>
      </w:r>
      <w:r w:rsidRPr="00371F16">
        <w:rPr>
          <w:rFonts w:ascii="TimesLT Baltic" w:hAnsi="TimesLT Baltic"/>
          <w:bCs/>
        </w:rPr>
        <w:t>Dėl Anykščių rajono savivaldybės turizmo komisijos sudarymo ir jos nuostatų patvirtinimo</w:t>
      </w:r>
      <w:r>
        <w:rPr>
          <w:bCs/>
        </w:rPr>
        <w:t xml:space="preserve">. </w:t>
      </w:r>
      <w:r>
        <w:t>A. P</w:t>
      </w:r>
      <w:r>
        <w:rPr>
          <w:rFonts w:ascii="TimesLT Baltic" w:hAnsi="TimesLT Baltic"/>
        </w:rPr>
        <w:t>ajarskienė</w:t>
      </w:r>
    </w:p>
    <w:p w:rsidR="00042A54" w:rsidRDefault="00042A54" w:rsidP="000E234E">
      <w:pPr>
        <w:ind w:firstLine="360"/>
        <w:jc w:val="both"/>
        <w:rPr>
          <w:bCs/>
        </w:rPr>
      </w:pPr>
      <w:r>
        <w:rPr>
          <w:rFonts w:ascii="TimesLT Baltic" w:hAnsi="TimesLT Baltic"/>
          <w:bCs/>
        </w:rPr>
        <w:t>9. Dėl Anykščių rajono savivaldybės kultūros tarybos sudarymo ir jos nuostatų pakeitimo.</w:t>
      </w:r>
      <w:r>
        <w:rPr>
          <w:bCs/>
        </w:rPr>
        <w:t xml:space="preserve">      </w:t>
      </w:r>
      <w:r>
        <w:t>A. P</w:t>
      </w:r>
      <w:r>
        <w:rPr>
          <w:rFonts w:ascii="TimesLT Baltic" w:hAnsi="TimesLT Baltic"/>
        </w:rPr>
        <w:t>ajarskienė</w:t>
      </w:r>
    </w:p>
    <w:p w:rsidR="00042A54" w:rsidRPr="00896E53" w:rsidRDefault="00042A54" w:rsidP="000E234E">
      <w:pPr>
        <w:pStyle w:val="Sraopastraipa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896E53">
        <w:rPr>
          <w:rFonts w:ascii="Times New Roman" w:hAnsi="Times New Roman"/>
          <w:sz w:val="24"/>
          <w:szCs w:val="24"/>
        </w:rPr>
        <w:t xml:space="preserve">Dėl turto perdavimo Anykščių rajono savivaldybės administracijai valdyti, naudoti ir disponuoti juo patikėjimo teise. A. Savickienė. </w:t>
      </w:r>
    </w:p>
    <w:p w:rsidR="00042A54" w:rsidRPr="00896E53" w:rsidRDefault="00042A54" w:rsidP="000E234E">
      <w:pPr>
        <w:pStyle w:val="Sraopastraipa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896E53">
        <w:rPr>
          <w:rFonts w:ascii="Times New Roman" w:hAnsi="Times New Roman"/>
          <w:sz w:val="24"/>
          <w:szCs w:val="24"/>
        </w:rPr>
        <w:t>Dėl socialinio būsto pirkimo Anykščių rajono s</w:t>
      </w:r>
      <w:r>
        <w:rPr>
          <w:rFonts w:ascii="Times New Roman" w:hAnsi="Times New Roman"/>
          <w:sz w:val="24"/>
          <w:szCs w:val="24"/>
        </w:rPr>
        <w:t>a</w:t>
      </w:r>
      <w:r w:rsidRPr="00896E53">
        <w:rPr>
          <w:rFonts w:ascii="Times New Roman" w:hAnsi="Times New Roman"/>
          <w:sz w:val="24"/>
          <w:szCs w:val="24"/>
        </w:rPr>
        <w:t>vivaldybės nuosavybėn ir jo perdavimo patikėjimo teise Anykščių rajono savivaldybės administracijai. A. Savickienė.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Komitetų posėdžiai gegužės 28 d. 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 xml:space="preserve">Biudžeto, ekonomikos ir kaimo reikalų komiteto posėdis </w:t>
      </w:r>
      <w:r w:rsidRPr="00896E53">
        <w:rPr>
          <w:rFonts w:ascii="Times New Roman" w:hAnsi="Times New Roman"/>
          <w:b/>
          <w:szCs w:val="24"/>
        </w:rPr>
        <w:t xml:space="preserve">– </w:t>
      </w:r>
      <w:r w:rsidRPr="00896E53">
        <w:rPr>
          <w:rFonts w:ascii="Times New Roman" w:hAnsi="Times New Roman"/>
          <w:szCs w:val="24"/>
        </w:rPr>
        <w:t>10 val. I a. 108 kab.,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Švietimo, kultūros, sporto ir turizmo komiteto posėdis – 11 val. II a. 206 kab.,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Teisėtvarkos, jaunimo ir visuomeninių organizacijų komiteto posėdis – 13 val. I a. 108 kab.</w:t>
      </w:r>
    </w:p>
    <w:p w:rsidR="00042A54" w:rsidRPr="00896E53" w:rsidRDefault="00042A54" w:rsidP="0037208B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Socialinių reikalų, sveikatos ir aplinkos apsaugos komiteto posėdis – 15 val. III a. 304 kab. (salė)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Savivaldybės vadovai priima gyventojus: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D37566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Meras</w:t>
      </w:r>
      <w:r w:rsidRPr="00896E53">
        <w:rPr>
          <w:rFonts w:ascii="Times New Roman" w:hAnsi="Times New Roman"/>
          <w:szCs w:val="24"/>
        </w:rPr>
        <w:t xml:space="preserve"> trečiadieniais nuo 15.00 iki 17.00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D37566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Mero pavaduotojas</w:t>
      </w:r>
      <w:r w:rsidRPr="00896E53">
        <w:rPr>
          <w:rFonts w:ascii="Times New Roman" w:hAnsi="Times New Roman"/>
          <w:szCs w:val="24"/>
        </w:rPr>
        <w:t xml:space="preserve">  ketvirtadieniais nuo 10.00 iki 12.00 val. </w:t>
      </w:r>
    </w:p>
    <w:p w:rsidR="00042A54" w:rsidRPr="00896E53" w:rsidRDefault="00042A54" w:rsidP="009D3F3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D37566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direktorius</w:t>
      </w:r>
      <w:r w:rsidRPr="00896E53">
        <w:rPr>
          <w:rFonts w:ascii="Times New Roman" w:hAnsi="Times New Roman"/>
          <w:szCs w:val="24"/>
        </w:rPr>
        <w:t xml:space="preserve"> pirmadieniais nuo 15.00.iki 17.00 val. </w:t>
      </w:r>
    </w:p>
    <w:p w:rsidR="00042A54" w:rsidRPr="00896E53" w:rsidRDefault="00042A54" w:rsidP="000D499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D37566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direktoriaus pavaduotojas</w:t>
      </w:r>
      <w:r w:rsidRPr="00896E53">
        <w:rPr>
          <w:rFonts w:ascii="Times New Roman" w:hAnsi="Times New Roman"/>
          <w:szCs w:val="24"/>
        </w:rPr>
        <w:t xml:space="preserve"> antradieniais nuo 15.00 iki 17.00 val.</w:t>
      </w:r>
    </w:p>
    <w:p w:rsidR="00042A54" w:rsidRPr="00896E53" w:rsidRDefault="00042A54" w:rsidP="000D499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490D56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  <w:r w:rsidRPr="00896E53">
        <w:rPr>
          <w:rFonts w:ascii="Times New Roman" w:hAnsi="Times New Roman"/>
          <w:b/>
          <w:szCs w:val="24"/>
          <w:u w:val="single"/>
        </w:rPr>
        <w:t>Birželio mėn.</w:t>
      </w:r>
    </w:p>
    <w:p w:rsidR="00042A54" w:rsidRPr="00896E53" w:rsidRDefault="00042A54" w:rsidP="00490D56">
      <w:pPr>
        <w:tabs>
          <w:tab w:val="left" w:pos="426"/>
        </w:tabs>
        <w:contextualSpacing/>
        <w:jc w:val="center"/>
        <w:rPr>
          <w:rFonts w:ascii="Times New Roman" w:hAnsi="Times New Roman"/>
          <w:b/>
          <w:szCs w:val="24"/>
          <w:u w:val="single"/>
        </w:rPr>
      </w:pPr>
    </w:p>
    <w:p w:rsidR="00042A54" w:rsidRPr="00896E53" w:rsidRDefault="00042A54" w:rsidP="00402EB0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Tarybos posėdis birželio 27 d.</w:t>
      </w:r>
    </w:p>
    <w:p w:rsidR="00042A54" w:rsidRDefault="00042A54" w:rsidP="00402EB0">
      <w:pPr>
        <w:numPr>
          <w:ilvl w:val="1"/>
          <w:numId w:val="4"/>
        </w:numPr>
        <w:tabs>
          <w:tab w:val="left" w:pos="426"/>
          <w:tab w:val="left" w:pos="709"/>
        </w:tabs>
        <w:ind w:left="0" w:firstLine="426"/>
        <w:jc w:val="both"/>
        <w:rPr>
          <w:rFonts w:ascii="Times New Roman" w:hAnsi="Times New Roman"/>
          <w:szCs w:val="24"/>
        </w:rPr>
      </w:pPr>
      <w:r w:rsidRPr="00402EB0">
        <w:rPr>
          <w:rFonts w:ascii="Times New Roman" w:hAnsi="Times New Roman"/>
          <w:szCs w:val="24"/>
        </w:rPr>
        <w:t xml:space="preserve">Dėl Anykščių rajono savivaldybės 2019 metų biudžeto pakeitimo. D. </w:t>
      </w:r>
      <w:proofErr w:type="spellStart"/>
      <w:r w:rsidRPr="00402EB0">
        <w:rPr>
          <w:rFonts w:ascii="Times New Roman" w:hAnsi="Times New Roman"/>
          <w:szCs w:val="24"/>
        </w:rPr>
        <w:t>Gruzinskienė</w:t>
      </w:r>
      <w:proofErr w:type="spellEnd"/>
    </w:p>
    <w:p w:rsidR="00042A54" w:rsidRPr="00402EB0" w:rsidRDefault="00042A54" w:rsidP="00402EB0">
      <w:pPr>
        <w:pStyle w:val="Sraopastraipa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02EB0">
        <w:rPr>
          <w:rFonts w:ascii="Times New Roman" w:hAnsi="Times New Roman"/>
          <w:sz w:val="24"/>
          <w:szCs w:val="24"/>
        </w:rPr>
        <w:t>Dėl Anykščių rajono savivaldybės garbės piliečio vardo suteikimo.</w:t>
      </w:r>
      <w:r>
        <w:rPr>
          <w:rFonts w:ascii="Times New Roman" w:hAnsi="Times New Roman"/>
          <w:sz w:val="24"/>
          <w:szCs w:val="24"/>
        </w:rPr>
        <w:t xml:space="preserve"> A. Pajarskienė</w:t>
      </w:r>
    </w:p>
    <w:p w:rsidR="00042A54" w:rsidRPr="00402EB0" w:rsidRDefault="00042A54" w:rsidP="00402EB0">
      <w:pPr>
        <w:pStyle w:val="Sraopastraipa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02EB0">
        <w:rPr>
          <w:rFonts w:ascii="Times New Roman" w:hAnsi="Times New Roman"/>
          <w:sz w:val="24"/>
          <w:szCs w:val="24"/>
        </w:rPr>
        <w:t>Dėl Anykščių rajono savivaldybės tarybos 2016 m. birželio 30 d. sprendimo Nr. 1-TS-183 „Dėl Anykščių rajono savivaldybės Teresės Mikeliūnaitės kultūros premijos nuostatų patvirtinimo“ panaikinimo.</w:t>
      </w:r>
      <w:r>
        <w:rPr>
          <w:rFonts w:ascii="Times New Roman" w:hAnsi="Times New Roman"/>
          <w:sz w:val="24"/>
          <w:szCs w:val="24"/>
        </w:rPr>
        <w:t xml:space="preserve"> A. Pajarskienė</w:t>
      </w:r>
    </w:p>
    <w:p w:rsidR="00042A54" w:rsidRDefault="00042A54" w:rsidP="00AB21A5">
      <w:pPr>
        <w:pStyle w:val="Sraopastraipa"/>
        <w:numPr>
          <w:ilvl w:val="1"/>
          <w:numId w:val="4"/>
        </w:numPr>
        <w:tabs>
          <w:tab w:val="left" w:pos="-12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02EB0">
        <w:rPr>
          <w:rFonts w:ascii="Times New Roman" w:hAnsi="Times New Roman"/>
          <w:sz w:val="24"/>
          <w:szCs w:val="24"/>
        </w:rPr>
        <w:lastRenderedPageBreak/>
        <w:t xml:space="preserve">Dėl Anykščių rajono savivaldybės tarybos 2016 m. birželio 30 d. sprendimo </w:t>
      </w:r>
      <w:bookmarkStart w:id="1" w:name="n_0"/>
      <w:r w:rsidRPr="00402EB0">
        <w:rPr>
          <w:rFonts w:ascii="Times New Roman" w:hAnsi="Times New Roman"/>
          <w:sz w:val="24"/>
          <w:szCs w:val="24"/>
        </w:rPr>
        <w:t>Nr. 1-TS</w:t>
      </w:r>
      <w:bookmarkEnd w:id="1"/>
      <w:r w:rsidRPr="00402EB0">
        <w:rPr>
          <w:rFonts w:ascii="Times New Roman" w:hAnsi="Times New Roman"/>
          <w:sz w:val="24"/>
          <w:szCs w:val="24"/>
        </w:rPr>
        <w:t>-184 „Dėl Anykščių rajono savivaldybės Antano Baranausko literatūrinės premijos nuostatų patvirtinimo“ panaikinimo.</w:t>
      </w:r>
      <w:r>
        <w:rPr>
          <w:rFonts w:ascii="Times New Roman" w:hAnsi="Times New Roman"/>
          <w:sz w:val="24"/>
          <w:szCs w:val="24"/>
        </w:rPr>
        <w:t xml:space="preserve"> A. Pajarskienė</w:t>
      </w:r>
    </w:p>
    <w:p w:rsidR="00042A54" w:rsidRPr="00AB21A5" w:rsidRDefault="00042A54" w:rsidP="00AB21A5">
      <w:pPr>
        <w:pStyle w:val="Sraopastraipa"/>
        <w:numPr>
          <w:ilvl w:val="1"/>
          <w:numId w:val="4"/>
        </w:numPr>
        <w:tabs>
          <w:tab w:val="left" w:pos="284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02EB0">
        <w:rPr>
          <w:rFonts w:ascii="Times New Roman" w:hAnsi="Times New Roman"/>
          <w:sz w:val="24"/>
          <w:szCs w:val="24"/>
        </w:rPr>
        <w:t>Dėl Anykščių rajono savivaldybei nuosavybės teise priklausančio turto vertės padidinimo. A. Savickienė</w:t>
      </w:r>
    </w:p>
    <w:p w:rsidR="00042A54" w:rsidRPr="00402EB0" w:rsidRDefault="00042A54" w:rsidP="00AB21A5">
      <w:pPr>
        <w:pStyle w:val="Sraopastraipa"/>
        <w:numPr>
          <w:ilvl w:val="1"/>
          <w:numId w:val="4"/>
        </w:numPr>
        <w:tabs>
          <w:tab w:val="num" w:pos="0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402EB0">
        <w:rPr>
          <w:rFonts w:ascii="Times New Roman" w:hAnsi="Times New Roman"/>
          <w:sz w:val="24"/>
          <w:szCs w:val="24"/>
        </w:rPr>
        <w:t>Dėl sutikimo nurašyti pripažintą netinkamu (negalimu) naudoti ilgalaikį materialųjį turtą.  A. Savickienė</w:t>
      </w:r>
    </w:p>
    <w:p w:rsidR="00042A54" w:rsidRPr="00402EB0" w:rsidRDefault="00042A54" w:rsidP="00D01D4B">
      <w:pPr>
        <w:numPr>
          <w:ilvl w:val="1"/>
          <w:numId w:val="4"/>
        </w:numPr>
        <w:tabs>
          <w:tab w:val="clear" w:pos="480"/>
          <w:tab w:val="num" w:pos="0"/>
        </w:tabs>
        <w:ind w:left="0" w:firstLine="360"/>
        <w:contextualSpacing/>
        <w:jc w:val="both"/>
        <w:rPr>
          <w:rFonts w:ascii="Times New Roman" w:hAnsi="Times New Roman"/>
          <w:szCs w:val="24"/>
        </w:rPr>
      </w:pPr>
      <w:r w:rsidRPr="00402EB0">
        <w:rPr>
          <w:rFonts w:ascii="Times New Roman" w:hAnsi="Times New Roman"/>
          <w:szCs w:val="24"/>
        </w:rPr>
        <w:t xml:space="preserve">Dėl viešame aukcione parduodamų nekilnojamųjų daiktų pardavimo kainų nustatymo. </w:t>
      </w:r>
      <w:r>
        <w:rPr>
          <w:rFonts w:ascii="Times New Roman" w:hAnsi="Times New Roman"/>
          <w:szCs w:val="24"/>
        </w:rPr>
        <w:t xml:space="preserve">      </w:t>
      </w:r>
      <w:r w:rsidRPr="00402EB0">
        <w:rPr>
          <w:rFonts w:ascii="Times New Roman" w:hAnsi="Times New Roman"/>
          <w:szCs w:val="24"/>
        </w:rPr>
        <w:t>A. Savickienė</w:t>
      </w:r>
    </w:p>
    <w:p w:rsidR="00042A54" w:rsidRPr="00896E53" w:rsidRDefault="00042A54" w:rsidP="00402EB0">
      <w:pPr>
        <w:tabs>
          <w:tab w:val="left" w:pos="426"/>
        </w:tabs>
        <w:ind w:firstLine="426"/>
        <w:contextualSpacing/>
        <w:jc w:val="both"/>
        <w:rPr>
          <w:rFonts w:ascii="Times New Roman" w:hAnsi="Times New Roman"/>
          <w:b/>
          <w:szCs w:val="24"/>
        </w:rPr>
      </w:pPr>
    </w:p>
    <w:p w:rsidR="00042A54" w:rsidRPr="00896E53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Komitetų posėdžiai birželio  25 d. </w:t>
      </w:r>
    </w:p>
    <w:p w:rsidR="00042A54" w:rsidRPr="00896E53" w:rsidRDefault="00042A54" w:rsidP="00490D56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 xml:space="preserve">Biudžeto, ekonomikos ir kaimo reikalų komiteto posėdis </w:t>
      </w:r>
      <w:r w:rsidRPr="00896E53">
        <w:rPr>
          <w:rFonts w:ascii="Times New Roman" w:hAnsi="Times New Roman"/>
          <w:b/>
          <w:szCs w:val="24"/>
        </w:rPr>
        <w:t xml:space="preserve">– </w:t>
      </w:r>
      <w:r w:rsidRPr="00896E53">
        <w:rPr>
          <w:rFonts w:ascii="Times New Roman" w:hAnsi="Times New Roman"/>
          <w:szCs w:val="24"/>
        </w:rPr>
        <w:t>10 val. I a. 108 kab.,</w:t>
      </w:r>
    </w:p>
    <w:p w:rsidR="00042A54" w:rsidRPr="00896E53" w:rsidRDefault="00042A54" w:rsidP="00490D56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Švietimo, kultūros, sporto ir turizmo komiteto posėdis – 11 val. II a. 206 kab.,</w:t>
      </w:r>
    </w:p>
    <w:p w:rsidR="00042A54" w:rsidRPr="00896E53" w:rsidRDefault="00042A54" w:rsidP="00490D56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Teisėtvarkos, jaunimo ir visuomeninių organizacijų komiteto posėdis – 13 val. I a. 108 kab.</w:t>
      </w:r>
    </w:p>
    <w:p w:rsidR="00042A54" w:rsidRPr="00896E53" w:rsidRDefault="00042A54" w:rsidP="00490D56">
      <w:pPr>
        <w:tabs>
          <w:tab w:val="left" w:pos="426"/>
          <w:tab w:val="left" w:pos="480"/>
        </w:tabs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</w:rPr>
        <w:t>Socialinių reikalų, sveikatos ir aplinkos apsaugos komiteto posėdis – 15 val. III a. 304 kab. (salė)</w:t>
      </w:r>
    </w:p>
    <w:p w:rsidR="00042A54" w:rsidRPr="00896E53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>Savivaldybės vadovai priima gyventojus:</w:t>
      </w:r>
    </w:p>
    <w:p w:rsidR="00042A54" w:rsidRPr="00896E53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76338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Meras</w:t>
      </w:r>
      <w:r w:rsidRPr="00896E53">
        <w:rPr>
          <w:rFonts w:ascii="Times New Roman" w:hAnsi="Times New Roman"/>
          <w:szCs w:val="24"/>
        </w:rPr>
        <w:t xml:space="preserve"> trečiadieniais nuo 15.00 iki 17.00 val. </w:t>
      </w:r>
    </w:p>
    <w:p w:rsidR="00042A54" w:rsidRPr="00896E53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76338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Mero pavaduotojas</w:t>
      </w:r>
      <w:r w:rsidRPr="00896E53">
        <w:rPr>
          <w:rFonts w:ascii="Times New Roman" w:hAnsi="Times New Roman"/>
          <w:szCs w:val="24"/>
        </w:rPr>
        <w:t xml:space="preserve">  ketvirtadieniais nuo 10.00 iki 12.00 val. </w:t>
      </w:r>
    </w:p>
    <w:p w:rsidR="00042A54" w:rsidRPr="00896E53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76338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direktorius</w:t>
      </w:r>
      <w:r w:rsidRPr="00896E53">
        <w:rPr>
          <w:rFonts w:ascii="Times New Roman" w:hAnsi="Times New Roman"/>
          <w:szCs w:val="24"/>
        </w:rPr>
        <w:t xml:space="preserve"> pirmadieniais nuo 15.00.iki 17.00 val. </w:t>
      </w:r>
    </w:p>
    <w:p w:rsidR="00042A54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  <w:r w:rsidRPr="0076338A">
        <w:rPr>
          <w:rFonts w:ascii="Times New Roman" w:hAnsi="Times New Roman"/>
          <w:szCs w:val="24"/>
        </w:rPr>
        <w:tab/>
      </w:r>
      <w:r w:rsidRPr="00896E53">
        <w:rPr>
          <w:rFonts w:ascii="Times New Roman" w:hAnsi="Times New Roman"/>
          <w:szCs w:val="24"/>
          <w:u w:val="single"/>
        </w:rPr>
        <w:t>Administracijos direktoriaus pavaduotojas</w:t>
      </w:r>
      <w:r w:rsidRPr="00896E53">
        <w:rPr>
          <w:rFonts w:ascii="Times New Roman" w:hAnsi="Times New Roman"/>
          <w:szCs w:val="24"/>
        </w:rPr>
        <w:t xml:space="preserve"> antradieniais nuo 15.00 iki 17.00 val.</w:t>
      </w:r>
    </w:p>
    <w:p w:rsidR="00042A54" w:rsidRPr="00896E53" w:rsidRDefault="00042A54" w:rsidP="00490D56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Default="00042A54" w:rsidP="000D499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0D499F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Default="00042A54" w:rsidP="00ED6422">
      <w:pPr>
        <w:tabs>
          <w:tab w:val="left" w:pos="426"/>
        </w:tabs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Pr="00896E53">
        <w:rPr>
          <w:rFonts w:ascii="Times New Roman" w:hAnsi="Times New Roman"/>
          <w:b/>
          <w:szCs w:val="24"/>
        </w:rPr>
        <w:t xml:space="preserve">Savivaldybės tarybos sprendimų įgyvendinimo kontrolę vykdo komitetai. </w:t>
      </w:r>
    </w:p>
    <w:p w:rsidR="00042A54" w:rsidRDefault="00042A54" w:rsidP="00ED6422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ED6422">
      <w:pPr>
        <w:tabs>
          <w:tab w:val="left" w:pos="426"/>
        </w:tabs>
        <w:contextualSpacing/>
        <w:jc w:val="both"/>
        <w:rPr>
          <w:rFonts w:ascii="Times New Roman" w:hAnsi="Times New Roman"/>
          <w:szCs w:val="24"/>
        </w:rPr>
      </w:pPr>
    </w:p>
    <w:p w:rsidR="00042A54" w:rsidRPr="00896E53" w:rsidRDefault="00042A54" w:rsidP="006F0CBD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_____________________</w:t>
      </w:r>
      <w:r w:rsidRPr="00896E53">
        <w:rPr>
          <w:rFonts w:ascii="Times New Roman" w:hAnsi="Times New Roman"/>
          <w:b/>
          <w:szCs w:val="24"/>
        </w:rPr>
        <w:br w:type="page"/>
      </w:r>
      <w:r w:rsidRPr="00896E53">
        <w:rPr>
          <w:rFonts w:ascii="Times New Roman" w:hAnsi="Times New Roman"/>
          <w:b/>
          <w:szCs w:val="24"/>
        </w:rPr>
        <w:lastRenderedPageBreak/>
        <w:t>AIŠKINAMASIS RAŠTAS</w:t>
      </w:r>
    </w:p>
    <w:p w:rsidR="00042A54" w:rsidRPr="00896E53" w:rsidRDefault="00042A54" w:rsidP="006F0CBD">
      <w:pPr>
        <w:spacing w:line="360" w:lineRule="auto"/>
        <w:jc w:val="center"/>
        <w:rPr>
          <w:rFonts w:ascii="Times New Roman" w:hAnsi="Times New Roman"/>
          <w:b/>
          <w:szCs w:val="24"/>
        </w:rPr>
      </w:pPr>
    </w:p>
    <w:p w:rsidR="00042A54" w:rsidRPr="00896E53" w:rsidRDefault="00042A54" w:rsidP="00094B3B">
      <w:pPr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line="360" w:lineRule="auto"/>
        <w:ind w:left="0" w:firstLine="0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Sprendimo projekto motyvai, tikslai ir uždaviniai</w:t>
      </w:r>
    </w:p>
    <w:p w:rsidR="00042A54" w:rsidRPr="00896E53" w:rsidRDefault="00042A54" w:rsidP="006F0CBD">
      <w:pPr>
        <w:shd w:val="clear" w:color="auto" w:fill="FFFFFF"/>
        <w:tabs>
          <w:tab w:val="num" w:pos="0"/>
          <w:tab w:val="left" w:pos="567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ab/>
        <w:t>Sprendimo projekto tikslas – planuoti Savivaldybės tarybos darbą, supažindinti su juo rajono bendruomenę, Savivaldybės įstaigas ir įmones. Sprendimo projektas parengtas pagal Tarybos reglamento III skyriuje nustatytą tvarką. Savivaldybės meras</w:t>
      </w:r>
      <w:r>
        <w:rPr>
          <w:rFonts w:ascii="Times New Roman" w:hAnsi="Times New Roman"/>
          <w:szCs w:val="24"/>
        </w:rPr>
        <w:t>,</w:t>
      </w:r>
      <w:r w:rsidRPr="00896E53">
        <w:rPr>
          <w:rFonts w:ascii="Times New Roman" w:hAnsi="Times New Roman"/>
          <w:szCs w:val="24"/>
        </w:rPr>
        <w:t xml:space="preserve"> vadovaudamasis </w:t>
      </w:r>
      <w:r w:rsidRPr="00E77FD8">
        <w:rPr>
          <w:rFonts w:ascii="Times New Roman" w:hAnsi="Times New Roman"/>
          <w:szCs w:val="24"/>
        </w:rPr>
        <w:t>Tar</w:t>
      </w:r>
      <w:r w:rsidRPr="00896E53">
        <w:rPr>
          <w:rFonts w:ascii="Times New Roman" w:hAnsi="Times New Roman"/>
          <w:szCs w:val="24"/>
        </w:rPr>
        <w:t>ybos veiklos reglamento 54 punktu, 2018 m. lapkričio 22 d. raštu Nr. 1-SD-3485 „Dėl informacijos pateikimo“ kreipėsi į Tarybos narius, Savivaldybės administracijos vadovus, padalinių vadovus su prašymu pateikti pasiūlymus dėl 2019 m. I pusmetyje Taryboje svarstytinų klausimų. Apibendrinti pasiūlymai pateikiami Tarybos I pusmečio darbo plano projekte. Darbo plane taip pat numatytas Tarybos komitetų darbo ir Savivaldybės vadovų susitikimo su gyventojais laikas.</w:t>
      </w:r>
    </w:p>
    <w:p w:rsidR="00042A54" w:rsidRPr="00896E53" w:rsidRDefault="00042A54" w:rsidP="00094B3B">
      <w:pPr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line="360" w:lineRule="auto"/>
        <w:ind w:left="0" w:firstLine="0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Teisinis reglamentavimas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896E53">
        <w:rPr>
          <w:rFonts w:ascii="Times New Roman" w:hAnsi="Times New Roman"/>
          <w:bCs/>
          <w:sz w:val="24"/>
          <w:szCs w:val="24"/>
        </w:rPr>
        <w:tab/>
        <w:t>Lietuvos Respublikos vietos savivaldos įstatymo 11 straipsnio 3 dalis ir</w:t>
      </w:r>
      <w:r w:rsidRPr="00896E53">
        <w:rPr>
          <w:rFonts w:ascii="Times New Roman" w:hAnsi="Times New Roman"/>
          <w:sz w:val="24"/>
          <w:szCs w:val="24"/>
        </w:rPr>
        <w:t xml:space="preserve"> Anykščių rajono savivaldybės tarybos veiklos reglamento </w:t>
      </w:r>
      <w:r>
        <w:rPr>
          <w:rFonts w:ascii="Times New Roman" w:hAnsi="Times New Roman"/>
          <w:sz w:val="24"/>
          <w:szCs w:val="24"/>
        </w:rPr>
        <w:t xml:space="preserve">12 ir </w:t>
      </w:r>
      <w:r w:rsidRPr="00896E53">
        <w:rPr>
          <w:rFonts w:ascii="Times New Roman" w:hAnsi="Times New Roman"/>
          <w:sz w:val="24"/>
          <w:szCs w:val="24"/>
        </w:rPr>
        <w:t>54 punkta</w:t>
      </w:r>
      <w:r>
        <w:rPr>
          <w:rFonts w:ascii="Times New Roman" w:hAnsi="Times New Roman"/>
          <w:sz w:val="24"/>
          <w:szCs w:val="24"/>
        </w:rPr>
        <w:t>i</w:t>
      </w:r>
      <w:r w:rsidRPr="00896E53">
        <w:rPr>
          <w:rFonts w:ascii="Times New Roman" w:hAnsi="Times New Roman"/>
          <w:sz w:val="24"/>
          <w:szCs w:val="24"/>
        </w:rPr>
        <w:t>.</w:t>
      </w:r>
    </w:p>
    <w:p w:rsidR="00042A54" w:rsidRPr="00896E53" w:rsidRDefault="00042A54" w:rsidP="00094B3B">
      <w:pPr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line="360" w:lineRule="auto"/>
        <w:ind w:left="0" w:firstLine="0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 xml:space="preserve">Ekonominis-socialinis pagrindimas </w:t>
      </w:r>
    </w:p>
    <w:p w:rsidR="00042A54" w:rsidRPr="00896E53" w:rsidRDefault="00042A54" w:rsidP="006F0CBD">
      <w:pPr>
        <w:tabs>
          <w:tab w:val="num" w:pos="0"/>
          <w:tab w:val="left" w:pos="567"/>
        </w:tabs>
        <w:spacing w:line="360" w:lineRule="auto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ab/>
        <w:t>Nėra.</w:t>
      </w:r>
    </w:p>
    <w:p w:rsidR="00042A54" w:rsidRPr="00896E53" w:rsidRDefault="00042A54" w:rsidP="00094B3B">
      <w:pPr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Galimos teigiamos ir neigiamos pasekmės, pasiūlymai, kokių teisėtų priemonių reikėtų imtis, siekiant išvengti neigiamų pasekmių</w:t>
      </w:r>
    </w:p>
    <w:p w:rsidR="00042A54" w:rsidRPr="00896E53" w:rsidRDefault="00042A54" w:rsidP="006F0CBD">
      <w:pPr>
        <w:tabs>
          <w:tab w:val="num" w:pos="0"/>
          <w:tab w:val="left" w:pos="567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ab/>
        <w:t>Nebūtų planuojamas Tarybos darbas, jis vyktų chaotiškai. Norint išvengti neigiamų pasekmių, reikalingas teigiamas Tarybos sprendimas.</w:t>
      </w:r>
    </w:p>
    <w:p w:rsidR="00042A54" w:rsidRPr="00896E53" w:rsidRDefault="00042A54" w:rsidP="00094B3B">
      <w:pPr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line="360" w:lineRule="auto"/>
        <w:ind w:left="0" w:firstLine="0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Priemonės jam įgyvendinti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ab/>
        <w:t>Teigiamas Anykščių rajono savivaldybės tarybos sprendimas dėl 2019 m. I pusmečio Tarybos darbo plano patvirtinimo.</w:t>
      </w:r>
    </w:p>
    <w:p w:rsidR="00042A54" w:rsidRPr="00896E53" w:rsidRDefault="00042A54" w:rsidP="00094B3B">
      <w:pPr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line="360" w:lineRule="auto"/>
        <w:ind w:left="0" w:firstLine="0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Lėšų poreikis ir finansavimo šaltiniai (esant galimybei, nurodomos preliminarios sumos, išlaidų sąmatos, skaičiavimai)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ab/>
        <w:t>Nėra.</w:t>
      </w:r>
    </w:p>
    <w:p w:rsidR="00042A54" w:rsidRPr="00896E53" w:rsidRDefault="00042A54" w:rsidP="00094B3B">
      <w:pPr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line="360" w:lineRule="auto"/>
        <w:ind w:left="0" w:firstLine="0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 xml:space="preserve">Specialistų vertinimai ir išvados 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ab/>
        <w:t>Dėl svarstytinų klausimų pateikimo Tarybos 2019 metų I pusmečio darbo planui sudaryti, meras kreipėsi į Tarybos narius, Savivaldybės administracijos skyrių vedėjus, seniūnijų seniūnus. Gauti pasiūlymai buvo apibendrinti ir iš jų sudarytas darbo planas.</w:t>
      </w:r>
    </w:p>
    <w:p w:rsidR="00042A54" w:rsidRPr="00896E53" w:rsidRDefault="00042A54" w:rsidP="00094B3B">
      <w:pPr>
        <w:pStyle w:val="Sraopastraipa"/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96E53">
        <w:rPr>
          <w:rFonts w:ascii="Times New Roman" w:hAnsi="Times New Roman"/>
          <w:b/>
          <w:sz w:val="24"/>
          <w:szCs w:val="24"/>
        </w:rPr>
        <w:t xml:space="preserve">Informacija apie atliktą antikorupcinį vertinimą 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ab/>
        <w:t>Nereikia atlikti Antikorupcinio vertinimo</w:t>
      </w:r>
    </w:p>
    <w:p w:rsidR="00042A54" w:rsidRPr="00896E53" w:rsidRDefault="00042A54" w:rsidP="00094B3B">
      <w:pPr>
        <w:pStyle w:val="Pagrindinistekstas"/>
        <w:numPr>
          <w:ilvl w:val="0"/>
          <w:numId w:val="2"/>
        </w:numPr>
        <w:tabs>
          <w:tab w:val="clear" w:pos="720"/>
          <w:tab w:val="num" w:pos="0"/>
          <w:tab w:val="left" w:pos="567"/>
        </w:tabs>
        <w:spacing w:after="0" w:line="360" w:lineRule="auto"/>
        <w:ind w:left="0" w:firstLine="0"/>
        <w:rPr>
          <w:rFonts w:ascii="Times New Roman" w:hAnsi="Times New Roman"/>
          <w:b/>
          <w:bCs/>
          <w:szCs w:val="24"/>
        </w:rPr>
      </w:pPr>
      <w:proofErr w:type="spellStart"/>
      <w:r w:rsidRPr="00896E53">
        <w:rPr>
          <w:rFonts w:ascii="Times New Roman" w:hAnsi="Times New Roman"/>
          <w:b/>
          <w:bCs/>
          <w:szCs w:val="24"/>
        </w:rPr>
        <w:t>Informacija</w:t>
      </w:r>
      <w:proofErr w:type="spellEnd"/>
      <w:r w:rsidRPr="00896E53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896E53">
        <w:rPr>
          <w:rFonts w:ascii="Times New Roman" w:hAnsi="Times New Roman"/>
          <w:b/>
          <w:bCs/>
          <w:szCs w:val="24"/>
        </w:rPr>
        <w:t>apie</w:t>
      </w:r>
      <w:proofErr w:type="spellEnd"/>
      <w:r w:rsidRPr="00896E53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896E53">
        <w:rPr>
          <w:rFonts w:ascii="Times New Roman" w:hAnsi="Times New Roman"/>
          <w:b/>
          <w:bCs/>
          <w:szCs w:val="24"/>
        </w:rPr>
        <w:t>teisinio</w:t>
      </w:r>
      <w:proofErr w:type="spellEnd"/>
      <w:r w:rsidRPr="00896E53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896E53">
        <w:rPr>
          <w:rFonts w:ascii="Times New Roman" w:hAnsi="Times New Roman"/>
          <w:b/>
          <w:bCs/>
          <w:szCs w:val="24"/>
        </w:rPr>
        <w:t>reguliavimo</w:t>
      </w:r>
      <w:proofErr w:type="spellEnd"/>
      <w:r w:rsidRPr="00896E53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896E53">
        <w:rPr>
          <w:rFonts w:ascii="Times New Roman" w:hAnsi="Times New Roman"/>
          <w:b/>
          <w:bCs/>
          <w:szCs w:val="24"/>
        </w:rPr>
        <w:t>poveikio</w:t>
      </w:r>
      <w:proofErr w:type="spellEnd"/>
      <w:r w:rsidRPr="00896E53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896E53">
        <w:rPr>
          <w:rFonts w:ascii="Times New Roman" w:hAnsi="Times New Roman"/>
          <w:b/>
          <w:bCs/>
          <w:szCs w:val="24"/>
        </w:rPr>
        <w:t>vertinimą</w:t>
      </w:r>
      <w:proofErr w:type="spellEnd"/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ab/>
        <w:t>Vertinimo atlikti nereikia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896E53">
        <w:rPr>
          <w:rFonts w:ascii="Times New Roman" w:hAnsi="Times New Roman"/>
          <w:b/>
          <w:sz w:val="24"/>
          <w:szCs w:val="24"/>
        </w:rPr>
        <w:t xml:space="preserve">10.    Informacija apie administracinės naštos mažinimo vertinimą 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p w:rsidR="00042A54" w:rsidRPr="00896E53" w:rsidRDefault="00042A54" w:rsidP="00FB5FD4">
      <w:pPr>
        <w:tabs>
          <w:tab w:val="left" w:pos="567"/>
        </w:tabs>
        <w:spacing w:line="360" w:lineRule="auto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 xml:space="preserve">11.     Kiti paaiškinimai </w:t>
      </w:r>
    </w:p>
    <w:p w:rsidR="00042A54" w:rsidRPr="00896E53" w:rsidRDefault="00042A54" w:rsidP="006F0CBD">
      <w:pPr>
        <w:tabs>
          <w:tab w:val="num" w:pos="0"/>
          <w:tab w:val="left" w:pos="567"/>
        </w:tabs>
        <w:spacing w:line="360" w:lineRule="auto"/>
        <w:rPr>
          <w:rFonts w:ascii="Times New Roman" w:hAnsi="Times New Roman"/>
          <w:szCs w:val="24"/>
        </w:rPr>
      </w:pPr>
      <w:r w:rsidRPr="00896E53">
        <w:rPr>
          <w:rFonts w:ascii="Times New Roman" w:hAnsi="Times New Roman"/>
          <w:szCs w:val="24"/>
        </w:rPr>
        <w:t>-----</w:t>
      </w:r>
    </w:p>
    <w:p w:rsidR="00042A54" w:rsidRPr="00896E53" w:rsidRDefault="00042A54" w:rsidP="00FB5FD4">
      <w:pPr>
        <w:tabs>
          <w:tab w:val="left" w:pos="567"/>
        </w:tabs>
        <w:spacing w:line="360" w:lineRule="auto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>12.     Sprendimo vykdytojai, įgyvendinimo  (vykdymo) terminai</w:t>
      </w:r>
    </w:p>
    <w:p w:rsidR="00042A54" w:rsidRPr="00896E53" w:rsidRDefault="00042A54" w:rsidP="006F0CBD">
      <w:pPr>
        <w:pStyle w:val="Sraopastraipa"/>
        <w:tabs>
          <w:tab w:val="num" w:pos="0"/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6E53">
        <w:rPr>
          <w:rFonts w:ascii="Times New Roman" w:hAnsi="Times New Roman"/>
          <w:sz w:val="24"/>
          <w:szCs w:val="24"/>
        </w:rPr>
        <w:tab/>
        <w:t>Anykščių rajono savivaldybės taryba, meras, Savivaldybės administracijos direktorius, Savivaldybės administracijos padalinių vadovai. Įgyvendinimo terminas – 2019 m. I pusmetis</w:t>
      </w:r>
      <w:r>
        <w:rPr>
          <w:rFonts w:ascii="Times New Roman" w:hAnsi="Times New Roman"/>
          <w:sz w:val="24"/>
          <w:szCs w:val="24"/>
        </w:rPr>
        <w:t>.</w:t>
      </w:r>
    </w:p>
    <w:p w:rsidR="00042A54" w:rsidRPr="00896E53" w:rsidRDefault="00042A54" w:rsidP="00FB5FD4">
      <w:pPr>
        <w:tabs>
          <w:tab w:val="left" w:pos="567"/>
        </w:tabs>
        <w:spacing w:line="360" w:lineRule="auto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b/>
          <w:szCs w:val="24"/>
        </w:rPr>
        <w:t xml:space="preserve">13.      Projekto iniciatorius, rengėjas ir/ar pranešėjas </w:t>
      </w:r>
    </w:p>
    <w:p w:rsidR="00042A54" w:rsidRPr="00896E53" w:rsidRDefault="00042A54" w:rsidP="000C2D08">
      <w:pPr>
        <w:tabs>
          <w:tab w:val="num" w:pos="0"/>
          <w:tab w:val="left" w:pos="567"/>
        </w:tabs>
        <w:spacing w:line="360" w:lineRule="auto"/>
        <w:jc w:val="both"/>
        <w:rPr>
          <w:rFonts w:ascii="Times New Roman" w:hAnsi="Times New Roman"/>
          <w:b/>
          <w:szCs w:val="24"/>
        </w:rPr>
      </w:pPr>
      <w:r w:rsidRPr="00896E53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Sprendimo projekto </w:t>
      </w:r>
      <w:r w:rsidRPr="00896E53">
        <w:rPr>
          <w:rFonts w:ascii="Times New Roman" w:hAnsi="Times New Roman"/>
          <w:szCs w:val="24"/>
        </w:rPr>
        <w:t xml:space="preserve">iniciatorius </w:t>
      </w:r>
      <w:r>
        <w:rPr>
          <w:rFonts w:ascii="Times New Roman" w:hAnsi="Times New Roman"/>
          <w:szCs w:val="24"/>
        </w:rPr>
        <w:t>– Savivaldybės administracijos direktorius Audronius Gališanka, s</w:t>
      </w:r>
      <w:r w:rsidRPr="00896E53">
        <w:rPr>
          <w:rFonts w:ascii="Times New Roman" w:hAnsi="Times New Roman"/>
          <w:szCs w:val="24"/>
        </w:rPr>
        <w:t>prendimo projekto rengėja</w:t>
      </w:r>
      <w:r>
        <w:rPr>
          <w:rFonts w:ascii="Times New Roman" w:hAnsi="Times New Roman"/>
          <w:szCs w:val="24"/>
        </w:rPr>
        <w:t xml:space="preserve"> – Bendrojo ir ūkio skyriaus vyriausioji specialistė Vaiva </w:t>
      </w:r>
      <w:proofErr w:type="spellStart"/>
      <w:r>
        <w:rPr>
          <w:rFonts w:ascii="Times New Roman" w:hAnsi="Times New Roman"/>
          <w:szCs w:val="24"/>
        </w:rPr>
        <w:t>Kernagienė</w:t>
      </w:r>
      <w:proofErr w:type="spellEnd"/>
      <w:r>
        <w:rPr>
          <w:rFonts w:ascii="Times New Roman" w:hAnsi="Times New Roman"/>
          <w:szCs w:val="24"/>
        </w:rPr>
        <w:t xml:space="preserve">, </w:t>
      </w:r>
      <w:r w:rsidRPr="00896E53">
        <w:rPr>
          <w:rFonts w:ascii="Times New Roman" w:hAnsi="Times New Roman"/>
          <w:szCs w:val="24"/>
        </w:rPr>
        <w:t xml:space="preserve">pranešėja </w:t>
      </w:r>
      <w:r>
        <w:rPr>
          <w:rFonts w:ascii="Times New Roman" w:hAnsi="Times New Roman"/>
          <w:szCs w:val="24"/>
        </w:rPr>
        <w:t>– Teisės, personalo ir civilinės metrikacijos skyriaus vedėja Sigita Mačytė-Šulskienė</w:t>
      </w:r>
    </w:p>
    <w:p w:rsidR="00042A54" w:rsidRPr="00896E53" w:rsidRDefault="00042A54" w:rsidP="006F0CBD">
      <w:pPr>
        <w:tabs>
          <w:tab w:val="num" w:pos="0"/>
          <w:tab w:val="left" w:pos="567"/>
        </w:tabs>
        <w:spacing w:line="360" w:lineRule="auto"/>
        <w:rPr>
          <w:rFonts w:ascii="Times New Roman" w:hAnsi="Times New Roman"/>
          <w:b/>
          <w:szCs w:val="24"/>
        </w:rPr>
      </w:pPr>
    </w:p>
    <w:p w:rsidR="00042A54" w:rsidRPr="00896E53" w:rsidRDefault="00042A54" w:rsidP="006F0CBD">
      <w:pPr>
        <w:spacing w:line="360" w:lineRule="auto"/>
        <w:jc w:val="center"/>
        <w:rPr>
          <w:rFonts w:ascii="Times New Roman" w:hAnsi="Times New Roman"/>
          <w:szCs w:val="24"/>
          <w:u w:val="single"/>
        </w:rPr>
      </w:pPr>
    </w:p>
    <w:p w:rsidR="00042A54" w:rsidRPr="00896E53" w:rsidRDefault="00042A54" w:rsidP="000731A8">
      <w:pPr>
        <w:spacing w:line="360" w:lineRule="auto"/>
        <w:jc w:val="center"/>
        <w:rPr>
          <w:rFonts w:ascii="Times New Roman" w:hAnsi="Times New Roman"/>
          <w:szCs w:val="24"/>
          <w:u w:val="single"/>
        </w:rPr>
      </w:pPr>
    </w:p>
    <w:sectPr w:rsidR="00042A54" w:rsidRPr="00896E53" w:rsidSect="004123BA">
      <w:pgSz w:w="11907" w:h="16840"/>
      <w:pgMar w:top="1134" w:right="567" w:bottom="1134" w:left="1701" w:header="567" w:footer="567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EE1" w:rsidRDefault="00997EE1">
      <w:r>
        <w:separator/>
      </w:r>
    </w:p>
  </w:endnote>
  <w:endnote w:type="continuationSeparator" w:id="0">
    <w:p w:rsidR="00997EE1" w:rsidRDefault="0099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 Baltic">
    <w:altName w:val="Times New Roman"/>
    <w:panose1 w:val="00000000000000000000"/>
    <w:charset w:val="BA"/>
    <w:family w:val="auto"/>
    <w:notTrueType/>
    <w:pitch w:val="variable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A54" w:rsidRDefault="00042A54" w:rsidP="001E4C6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42A54" w:rsidRDefault="00042A54" w:rsidP="000467E3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A54" w:rsidRDefault="00042A54" w:rsidP="000467E3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EE1" w:rsidRDefault="00997EE1">
      <w:r>
        <w:separator/>
      </w:r>
    </w:p>
  </w:footnote>
  <w:footnote w:type="continuationSeparator" w:id="0">
    <w:p w:rsidR="00997EE1" w:rsidRDefault="0099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A54" w:rsidRDefault="00042A54" w:rsidP="00387D2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42A54" w:rsidRDefault="00042A5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A54" w:rsidRPr="003D2F18" w:rsidRDefault="00042A54" w:rsidP="00387D21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</w:rPr>
    </w:pPr>
    <w:r w:rsidRPr="003D2F18">
      <w:rPr>
        <w:rStyle w:val="Puslapionumeris"/>
        <w:rFonts w:ascii="Times New Roman" w:hAnsi="Times New Roman"/>
      </w:rPr>
      <w:fldChar w:fldCharType="begin"/>
    </w:r>
    <w:r w:rsidRPr="003D2F18">
      <w:rPr>
        <w:rStyle w:val="Puslapionumeris"/>
        <w:rFonts w:ascii="Times New Roman" w:hAnsi="Times New Roman"/>
      </w:rPr>
      <w:instrText xml:space="preserve">PAGE  </w:instrText>
    </w:r>
    <w:r w:rsidRPr="003D2F18">
      <w:rPr>
        <w:rStyle w:val="Puslapionumeris"/>
        <w:rFonts w:ascii="Times New Roman" w:hAnsi="Times New Roman"/>
      </w:rPr>
      <w:fldChar w:fldCharType="separate"/>
    </w:r>
    <w:r>
      <w:rPr>
        <w:rStyle w:val="Puslapionumeris"/>
        <w:rFonts w:ascii="Times New Roman" w:hAnsi="Times New Roman"/>
        <w:noProof/>
      </w:rPr>
      <w:t>6</w:t>
    </w:r>
    <w:r w:rsidRPr="003D2F18">
      <w:rPr>
        <w:rStyle w:val="Puslapionumeris"/>
        <w:rFonts w:ascii="Times New Roman" w:hAnsi="Times New Roman"/>
      </w:rPr>
      <w:fldChar w:fldCharType="end"/>
    </w:r>
  </w:p>
  <w:p w:rsidR="00042A54" w:rsidRDefault="00042A5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80DBC"/>
    <w:multiLevelType w:val="hybridMultilevel"/>
    <w:tmpl w:val="18362F98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E30BE2"/>
    <w:multiLevelType w:val="hybridMultilevel"/>
    <w:tmpl w:val="CABC1134"/>
    <w:lvl w:ilvl="0" w:tplc="4258B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CA6C6A"/>
    <w:multiLevelType w:val="hybridMultilevel"/>
    <w:tmpl w:val="D5EA0F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B3ED0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A776AB"/>
    <w:multiLevelType w:val="hybridMultilevel"/>
    <w:tmpl w:val="22125BE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74949"/>
    <w:multiLevelType w:val="hybridMultilevel"/>
    <w:tmpl w:val="BCC68FA6"/>
    <w:lvl w:ilvl="0" w:tplc="3D4013D2">
      <w:start w:val="2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5" w15:restartNumberingAfterBreak="0">
    <w:nsid w:val="1BC92103"/>
    <w:multiLevelType w:val="hybridMultilevel"/>
    <w:tmpl w:val="74008ACE"/>
    <w:lvl w:ilvl="0" w:tplc="19BCAA22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 w15:restartNumberingAfterBreak="0">
    <w:nsid w:val="2012013D"/>
    <w:multiLevelType w:val="hybridMultilevel"/>
    <w:tmpl w:val="15B41EF8"/>
    <w:lvl w:ilvl="0" w:tplc="533ED374">
      <w:start w:val="1"/>
      <w:numFmt w:val="decimal"/>
      <w:lvlText w:val="%1."/>
      <w:lvlJc w:val="left"/>
      <w:pPr>
        <w:ind w:left="1288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7" w15:restartNumberingAfterBreak="0">
    <w:nsid w:val="23DD128B"/>
    <w:multiLevelType w:val="hybridMultilevel"/>
    <w:tmpl w:val="BFE665E8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CF655A6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A176CEB"/>
    <w:multiLevelType w:val="hybridMultilevel"/>
    <w:tmpl w:val="4D505022"/>
    <w:lvl w:ilvl="0" w:tplc="48CAFFA6">
      <w:start w:val="7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9" w15:restartNumberingAfterBreak="0">
    <w:nsid w:val="2B603F9C"/>
    <w:multiLevelType w:val="hybridMultilevel"/>
    <w:tmpl w:val="CD7EF4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F1311"/>
    <w:multiLevelType w:val="hybridMultilevel"/>
    <w:tmpl w:val="14E85E0C"/>
    <w:lvl w:ilvl="0" w:tplc="C5503022">
      <w:start w:val="10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5" w:hanging="360"/>
      </w:pPr>
    </w:lvl>
    <w:lvl w:ilvl="2" w:tplc="0427001B" w:tentative="1">
      <w:start w:val="1"/>
      <w:numFmt w:val="lowerRoman"/>
      <w:lvlText w:val="%3."/>
      <w:lvlJc w:val="right"/>
      <w:pPr>
        <w:ind w:left="2085" w:hanging="180"/>
      </w:pPr>
    </w:lvl>
    <w:lvl w:ilvl="3" w:tplc="0427000F" w:tentative="1">
      <w:start w:val="1"/>
      <w:numFmt w:val="decimal"/>
      <w:lvlText w:val="%4."/>
      <w:lvlJc w:val="left"/>
      <w:pPr>
        <w:ind w:left="2805" w:hanging="360"/>
      </w:pPr>
    </w:lvl>
    <w:lvl w:ilvl="4" w:tplc="04270019" w:tentative="1">
      <w:start w:val="1"/>
      <w:numFmt w:val="lowerLetter"/>
      <w:lvlText w:val="%5."/>
      <w:lvlJc w:val="left"/>
      <w:pPr>
        <w:ind w:left="3525" w:hanging="360"/>
      </w:pPr>
    </w:lvl>
    <w:lvl w:ilvl="5" w:tplc="0427001B" w:tentative="1">
      <w:start w:val="1"/>
      <w:numFmt w:val="lowerRoman"/>
      <w:lvlText w:val="%6."/>
      <w:lvlJc w:val="right"/>
      <w:pPr>
        <w:ind w:left="4245" w:hanging="180"/>
      </w:pPr>
    </w:lvl>
    <w:lvl w:ilvl="6" w:tplc="0427000F" w:tentative="1">
      <w:start w:val="1"/>
      <w:numFmt w:val="decimal"/>
      <w:lvlText w:val="%7."/>
      <w:lvlJc w:val="left"/>
      <w:pPr>
        <w:ind w:left="4965" w:hanging="360"/>
      </w:pPr>
    </w:lvl>
    <w:lvl w:ilvl="7" w:tplc="04270019" w:tentative="1">
      <w:start w:val="1"/>
      <w:numFmt w:val="lowerLetter"/>
      <w:lvlText w:val="%8."/>
      <w:lvlJc w:val="left"/>
      <w:pPr>
        <w:ind w:left="5685" w:hanging="360"/>
      </w:pPr>
    </w:lvl>
    <w:lvl w:ilvl="8" w:tplc="042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300C7ED5"/>
    <w:multiLevelType w:val="hybridMultilevel"/>
    <w:tmpl w:val="FA8EDF6C"/>
    <w:lvl w:ilvl="0" w:tplc="0427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0BE1747"/>
    <w:multiLevelType w:val="hybridMultilevel"/>
    <w:tmpl w:val="CDE66F32"/>
    <w:lvl w:ilvl="0" w:tplc="085AB316">
      <w:start w:val="8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3" w15:restartNumberingAfterBreak="0">
    <w:nsid w:val="34030FE0"/>
    <w:multiLevelType w:val="hybridMultilevel"/>
    <w:tmpl w:val="4AA29ECA"/>
    <w:lvl w:ilvl="0" w:tplc="2CE0DB3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692107"/>
    <w:multiLevelType w:val="hybridMultilevel"/>
    <w:tmpl w:val="B91AC0DE"/>
    <w:lvl w:ilvl="0" w:tplc="0F68883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85AB316">
      <w:start w:val="8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43CA68D6"/>
    <w:multiLevelType w:val="hybridMultilevel"/>
    <w:tmpl w:val="4866BF7C"/>
    <w:lvl w:ilvl="0" w:tplc="085AB316">
      <w:start w:val="8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5437F2"/>
    <w:multiLevelType w:val="hybridMultilevel"/>
    <w:tmpl w:val="1820ED48"/>
    <w:lvl w:ilvl="0" w:tplc="085AB316">
      <w:start w:val="8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8052F3C"/>
    <w:multiLevelType w:val="hybridMultilevel"/>
    <w:tmpl w:val="C26089B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10B67C9"/>
    <w:multiLevelType w:val="hybridMultilevel"/>
    <w:tmpl w:val="A008C212"/>
    <w:lvl w:ilvl="0" w:tplc="085AB316">
      <w:start w:val="8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FC6794F"/>
    <w:multiLevelType w:val="hybridMultilevel"/>
    <w:tmpl w:val="B6FA3082"/>
    <w:lvl w:ilvl="0" w:tplc="975ADB32">
      <w:start w:val="1"/>
      <w:numFmt w:val="decimal"/>
      <w:lvlText w:val="%1."/>
      <w:lvlJc w:val="left"/>
      <w:pPr>
        <w:tabs>
          <w:tab w:val="num" w:pos="2008"/>
        </w:tabs>
        <w:ind w:left="2008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88"/>
        </w:tabs>
        <w:ind w:left="3088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  <w:rPr>
        <w:rFonts w:cs="Times New Roman"/>
      </w:rPr>
    </w:lvl>
  </w:abstractNum>
  <w:abstractNum w:abstractNumId="20" w15:restartNumberingAfterBreak="0">
    <w:nsid w:val="65332E1C"/>
    <w:multiLevelType w:val="hybridMultilevel"/>
    <w:tmpl w:val="7660C22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8C7A6F"/>
    <w:multiLevelType w:val="hybridMultilevel"/>
    <w:tmpl w:val="7414BE40"/>
    <w:lvl w:ilvl="0" w:tplc="085AB316">
      <w:start w:val="8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A3E1C1C"/>
    <w:multiLevelType w:val="hybridMultilevel"/>
    <w:tmpl w:val="E8D838C2"/>
    <w:lvl w:ilvl="0" w:tplc="835E1E3A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3" w15:restartNumberingAfterBreak="0">
    <w:nsid w:val="6B530B01"/>
    <w:multiLevelType w:val="hybridMultilevel"/>
    <w:tmpl w:val="07AEFAC8"/>
    <w:lvl w:ilvl="0" w:tplc="4F34D55E">
      <w:start w:val="1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4" w15:restartNumberingAfterBreak="0">
    <w:nsid w:val="76190079"/>
    <w:multiLevelType w:val="hybridMultilevel"/>
    <w:tmpl w:val="82BC0748"/>
    <w:lvl w:ilvl="0" w:tplc="065AFA72">
      <w:start w:val="1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5" w15:restartNumberingAfterBreak="0">
    <w:nsid w:val="784F405C"/>
    <w:multiLevelType w:val="hybridMultilevel"/>
    <w:tmpl w:val="08505A3A"/>
    <w:lvl w:ilvl="0" w:tplc="CA7A3EAE">
      <w:start w:val="10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6" w15:restartNumberingAfterBreak="0">
    <w:nsid w:val="7A9A2BFA"/>
    <w:multiLevelType w:val="hybridMultilevel"/>
    <w:tmpl w:val="AB4E4AE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D06335D"/>
    <w:multiLevelType w:val="hybridMultilevel"/>
    <w:tmpl w:val="37AA079A"/>
    <w:lvl w:ilvl="0" w:tplc="D91A378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7"/>
  </w:num>
  <w:num w:numId="4">
    <w:abstractNumId w:val="7"/>
  </w:num>
  <w:num w:numId="5">
    <w:abstractNumId w:val="2"/>
  </w:num>
  <w:num w:numId="6">
    <w:abstractNumId w:val="5"/>
  </w:num>
  <w:num w:numId="7">
    <w:abstractNumId w:val="14"/>
  </w:num>
  <w:num w:numId="8">
    <w:abstractNumId w:val="22"/>
  </w:num>
  <w:num w:numId="9">
    <w:abstractNumId w:val="3"/>
  </w:num>
  <w:num w:numId="10">
    <w:abstractNumId w:val="13"/>
  </w:num>
  <w:num w:numId="11">
    <w:abstractNumId w:val="27"/>
  </w:num>
  <w:num w:numId="12">
    <w:abstractNumId w:val="20"/>
  </w:num>
  <w:num w:numId="13">
    <w:abstractNumId w:val="0"/>
  </w:num>
  <w:num w:numId="14">
    <w:abstractNumId w:val="6"/>
  </w:num>
  <w:num w:numId="15">
    <w:abstractNumId w:val="12"/>
  </w:num>
  <w:num w:numId="16">
    <w:abstractNumId w:val="26"/>
  </w:num>
  <w:num w:numId="17">
    <w:abstractNumId w:val="8"/>
  </w:num>
  <w:num w:numId="18">
    <w:abstractNumId w:val="25"/>
  </w:num>
  <w:num w:numId="19">
    <w:abstractNumId w:val="24"/>
  </w:num>
  <w:num w:numId="20">
    <w:abstractNumId w:val="11"/>
  </w:num>
  <w:num w:numId="21">
    <w:abstractNumId w:val="23"/>
  </w:num>
  <w:num w:numId="22">
    <w:abstractNumId w:val="16"/>
  </w:num>
  <w:num w:numId="23">
    <w:abstractNumId w:val="15"/>
  </w:num>
  <w:num w:numId="24">
    <w:abstractNumId w:val="18"/>
  </w:num>
  <w:num w:numId="25">
    <w:abstractNumId w:val="21"/>
  </w:num>
  <w:num w:numId="26">
    <w:abstractNumId w:val="4"/>
  </w:num>
  <w:num w:numId="27">
    <w:abstractNumId w:val="9"/>
  </w:num>
  <w:num w:numId="2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3488"/>
    <w:rsid w:val="00004ECA"/>
    <w:rsid w:val="00004F52"/>
    <w:rsid w:val="0000527D"/>
    <w:rsid w:val="000077F0"/>
    <w:rsid w:val="000117B1"/>
    <w:rsid w:val="00012031"/>
    <w:rsid w:val="00012A26"/>
    <w:rsid w:val="00012CB4"/>
    <w:rsid w:val="000220D3"/>
    <w:rsid w:val="00022E9B"/>
    <w:rsid w:val="00024306"/>
    <w:rsid w:val="00027D2E"/>
    <w:rsid w:val="00027E8E"/>
    <w:rsid w:val="000306C5"/>
    <w:rsid w:val="00031698"/>
    <w:rsid w:val="000325EF"/>
    <w:rsid w:val="000326C1"/>
    <w:rsid w:val="000337E2"/>
    <w:rsid w:val="00036B85"/>
    <w:rsid w:val="00040309"/>
    <w:rsid w:val="00041887"/>
    <w:rsid w:val="00042A54"/>
    <w:rsid w:val="00042DBA"/>
    <w:rsid w:val="000467E3"/>
    <w:rsid w:val="000472FD"/>
    <w:rsid w:val="000527F0"/>
    <w:rsid w:val="00053FB4"/>
    <w:rsid w:val="00054483"/>
    <w:rsid w:val="00057487"/>
    <w:rsid w:val="000603D1"/>
    <w:rsid w:val="00060E7C"/>
    <w:rsid w:val="00064C80"/>
    <w:rsid w:val="00065D8D"/>
    <w:rsid w:val="00066F5F"/>
    <w:rsid w:val="000721CC"/>
    <w:rsid w:val="000731A8"/>
    <w:rsid w:val="00073BA5"/>
    <w:rsid w:val="00082BC0"/>
    <w:rsid w:val="000847AC"/>
    <w:rsid w:val="0009224E"/>
    <w:rsid w:val="00093917"/>
    <w:rsid w:val="00094B3B"/>
    <w:rsid w:val="00095E23"/>
    <w:rsid w:val="00097264"/>
    <w:rsid w:val="000A5B1B"/>
    <w:rsid w:val="000A6A0B"/>
    <w:rsid w:val="000B183A"/>
    <w:rsid w:val="000B4B5B"/>
    <w:rsid w:val="000C0B5B"/>
    <w:rsid w:val="000C11A2"/>
    <w:rsid w:val="000C2D08"/>
    <w:rsid w:val="000C4FB8"/>
    <w:rsid w:val="000C565D"/>
    <w:rsid w:val="000C6D75"/>
    <w:rsid w:val="000C73CB"/>
    <w:rsid w:val="000C7F6F"/>
    <w:rsid w:val="000D093B"/>
    <w:rsid w:val="000D0C64"/>
    <w:rsid w:val="000D4030"/>
    <w:rsid w:val="000D499F"/>
    <w:rsid w:val="000D7A0F"/>
    <w:rsid w:val="000E1637"/>
    <w:rsid w:val="000E2155"/>
    <w:rsid w:val="000E234E"/>
    <w:rsid w:val="000E271A"/>
    <w:rsid w:val="000E4ACF"/>
    <w:rsid w:val="000F58E1"/>
    <w:rsid w:val="000F5EE1"/>
    <w:rsid w:val="00102B76"/>
    <w:rsid w:val="0010423A"/>
    <w:rsid w:val="00106352"/>
    <w:rsid w:val="00106C42"/>
    <w:rsid w:val="00110339"/>
    <w:rsid w:val="001120EC"/>
    <w:rsid w:val="00113944"/>
    <w:rsid w:val="001143CC"/>
    <w:rsid w:val="001242A8"/>
    <w:rsid w:val="00124621"/>
    <w:rsid w:val="00124DB2"/>
    <w:rsid w:val="0012546A"/>
    <w:rsid w:val="00132574"/>
    <w:rsid w:val="001325D2"/>
    <w:rsid w:val="001334D3"/>
    <w:rsid w:val="0013475B"/>
    <w:rsid w:val="00135DE9"/>
    <w:rsid w:val="00136310"/>
    <w:rsid w:val="0014252E"/>
    <w:rsid w:val="0014441C"/>
    <w:rsid w:val="001455F3"/>
    <w:rsid w:val="001471B5"/>
    <w:rsid w:val="001478F7"/>
    <w:rsid w:val="00147AC7"/>
    <w:rsid w:val="00150EED"/>
    <w:rsid w:val="00151EAC"/>
    <w:rsid w:val="00152BDC"/>
    <w:rsid w:val="00154860"/>
    <w:rsid w:val="00155442"/>
    <w:rsid w:val="00156CE3"/>
    <w:rsid w:val="00160062"/>
    <w:rsid w:val="00162952"/>
    <w:rsid w:val="00162C2B"/>
    <w:rsid w:val="001644C8"/>
    <w:rsid w:val="001668FD"/>
    <w:rsid w:val="00167E00"/>
    <w:rsid w:val="001706A7"/>
    <w:rsid w:val="00172819"/>
    <w:rsid w:val="00176788"/>
    <w:rsid w:val="00176FF6"/>
    <w:rsid w:val="00180CA0"/>
    <w:rsid w:val="00181734"/>
    <w:rsid w:val="001829EB"/>
    <w:rsid w:val="001844F6"/>
    <w:rsid w:val="001846A9"/>
    <w:rsid w:val="0018530F"/>
    <w:rsid w:val="001869E5"/>
    <w:rsid w:val="00186DAC"/>
    <w:rsid w:val="00186EB8"/>
    <w:rsid w:val="00187141"/>
    <w:rsid w:val="001901B6"/>
    <w:rsid w:val="001908FB"/>
    <w:rsid w:val="00196076"/>
    <w:rsid w:val="001968B1"/>
    <w:rsid w:val="00196C2C"/>
    <w:rsid w:val="001A34EF"/>
    <w:rsid w:val="001A58A6"/>
    <w:rsid w:val="001A66EE"/>
    <w:rsid w:val="001A6F01"/>
    <w:rsid w:val="001B05A8"/>
    <w:rsid w:val="001B390D"/>
    <w:rsid w:val="001B405B"/>
    <w:rsid w:val="001B444D"/>
    <w:rsid w:val="001B5505"/>
    <w:rsid w:val="001B6285"/>
    <w:rsid w:val="001B7770"/>
    <w:rsid w:val="001C42C2"/>
    <w:rsid w:val="001C480A"/>
    <w:rsid w:val="001C5ED3"/>
    <w:rsid w:val="001D1EB0"/>
    <w:rsid w:val="001D4524"/>
    <w:rsid w:val="001E298C"/>
    <w:rsid w:val="001E4546"/>
    <w:rsid w:val="001E4C6B"/>
    <w:rsid w:val="001E564D"/>
    <w:rsid w:val="002009EF"/>
    <w:rsid w:val="00201A11"/>
    <w:rsid w:val="0020241E"/>
    <w:rsid w:val="00203E3E"/>
    <w:rsid w:val="00210D24"/>
    <w:rsid w:val="00211DDB"/>
    <w:rsid w:val="00212114"/>
    <w:rsid w:val="00212236"/>
    <w:rsid w:val="00214F6B"/>
    <w:rsid w:val="00215B62"/>
    <w:rsid w:val="00216CEC"/>
    <w:rsid w:val="00217959"/>
    <w:rsid w:val="00221F49"/>
    <w:rsid w:val="00222C16"/>
    <w:rsid w:val="00226748"/>
    <w:rsid w:val="0022692A"/>
    <w:rsid w:val="002273E4"/>
    <w:rsid w:val="00234883"/>
    <w:rsid w:val="00237137"/>
    <w:rsid w:val="00237A2E"/>
    <w:rsid w:val="00237DD2"/>
    <w:rsid w:val="00245000"/>
    <w:rsid w:val="00252872"/>
    <w:rsid w:val="00255B83"/>
    <w:rsid w:val="00257EC8"/>
    <w:rsid w:val="00262BD6"/>
    <w:rsid w:val="00262ED3"/>
    <w:rsid w:val="002635ED"/>
    <w:rsid w:val="00264200"/>
    <w:rsid w:val="002674A9"/>
    <w:rsid w:val="00270B7D"/>
    <w:rsid w:val="00270DC4"/>
    <w:rsid w:val="002712D2"/>
    <w:rsid w:val="0027246B"/>
    <w:rsid w:val="002739B2"/>
    <w:rsid w:val="002766F4"/>
    <w:rsid w:val="002806FD"/>
    <w:rsid w:val="00282605"/>
    <w:rsid w:val="00283EE8"/>
    <w:rsid w:val="00284AF3"/>
    <w:rsid w:val="00285548"/>
    <w:rsid w:val="00287488"/>
    <w:rsid w:val="0029015E"/>
    <w:rsid w:val="00291750"/>
    <w:rsid w:val="00292F37"/>
    <w:rsid w:val="00293A13"/>
    <w:rsid w:val="00294710"/>
    <w:rsid w:val="00297866"/>
    <w:rsid w:val="0029791A"/>
    <w:rsid w:val="00297F54"/>
    <w:rsid w:val="002A0093"/>
    <w:rsid w:val="002A03CF"/>
    <w:rsid w:val="002A5EA9"/>
    <w:rsid w:val="002A74C4"/>
    <w:rsid w:val="002B008E"/>
    <w:rsid w:val="002B2EC8"/>
    <w:rsid w:val="002B58D5"/>
    <w:rsid w:val="002B66C8"/>
    <w:rsid w:val="002C07B6"/>
    <w:rsid w:val="002C22AD"/>
    <w:rsid w:val="002C7EB7"/>
    <w:rsid w:val="002D087C"/>
    <w:rsid w:val="002D1EFD"/>
    <w:rsid w:val="002D493E"/>
    <w:rsid w:val="002D4F3A"/>
    <w:rsid w:val="002D562D"/>
    <w:rsid w:val="002D5825"/>
    <w:rsid w:val="002D65CC"/>
    <w:rsid w:val="002D6883"/>
    <w:rsid w:val="002D6B21"/>
    <w:rsid w:val="002D70D2"/>
    <w:rsid w:val="002D788F"/>
    <w:rsid w:val="002D7ED5"/>
    <w:rsid w:val="002E08E5"/>
    <w:rsid w:val="002E1DCD"/>
    <w:rsid w:val="002E2C9B"/>
    <w:rsid w:val="002E402C"/>
    <w:rsid w:val="002E49B9"/>
    <w:rsid w:val="002E5C7A"/>
    <w:rsid w:val="002E6EBB"/>
    <w:rsid w:val="002E7322"/>
    <w:rsid w:val="002F0492"/>
    <w:rsid w:val="003006E1"/>
    <w:rsid w:val="00301860"/>
    <w:rsid w:val="00302275"/>
    <w:rsid w:val="0030276F"/>
    <w:rsid w:val="00303A0D"/>
    <w:rsid w:val="0030479D"/>
    <w:rsid w:val="00304CA2"/>
    <w:rsid w:val="00307120"/>
    <w:rsid w:val="0031078A"/>
    <w:rsid w:val="00311106"/>
    <w:rsid w:val="0031148A"/>
    <w:rsid w:val="003133B1"/>
    <w:rsid w:val="00313695"/>
    <w:rsid w:val="0031418C"/>
    <w:rsid w:val="00315FEC"/>
    <w:rsid w:val="0031656B"/>
    <w:rsid w:val="003177CC"/>
    <w:rsid w:val="00320479"/>
    <w:rsid w:val="0032129A"/>
    <w:rsid w:val="00321DEC"/>
    <w:rsid w:val="00324440"/>
    <w:rsid w:val="0033108C"/>
    <w:rsid w:val="00332918"/>
    <w:rsid w:val="00333B94"/>
    <w:rsid w:val="00336121"/>
    <w:rsid w:val="00337549"/>
    <w:rsid w:val="00342E66"/>
    <w:rsid w:val="00343703"/>
    <w:rsid w:val="00344CED"/>
    <w:rsid w:val="00353513"/>
    <w:rsid w:val="00353C2B"/>
    <w:rsid w:val="003549C4"/>
    <w:rsid w:val="0035692C"/>
    <w:rsid w:val="003575C8"/>
    <w:rsid w:val="00357C2E"/>
    <w:rsid w:val="00357F07"/>
    <w:rsid w:val="0036130E"/>
    <w:rsid w:val="00361F62"/>
    <w:rsid w:val="00365DEA"/>
    <w:rsid w:val="00366A22"/>
    <w:rsid w:val="00366AF4"/>
    <w:rsid w:val="00371F16"/>
    <w:rsid w:val="0037208B"/>
    <w:rsid w:val="0037271C"/>
    <w:rsid w:val="003756E5"/>
    <w:rsid w:val="00377781"/>
    <w:rsid w:val="00380F63"/>
    <w:rsid w:val="003819F6"/>
    <w:rsid w:val="00382ACA"/>
    <w:rsid w:val="00384F1E"/>
    <w:rsid w:val="00387D21"/>
    <w:rsid w:val="0039075D"/>
    <w:rsid w:val="003909E2"/>
    <w:rsid w:val="00392B47"/>
    <w:rsid w:val="00392D92"/>
    <w:rsid w:val="00395E48"/>
    <w:rsid w:val="003A20EF"/>
    <w:rsid w:val="003A44B6"/>
    <w:rsid w:val="003A648F"/>
    <w:rsid w:val="003A64F2"/>
    <w:rsid w:val="003A7B4E"/>
    <w:rsid w:val="003B0128"/>
    <w:rsid w:val="003B0FD5"/>
    <w:rsid w:val="003B1090"/>
    <w:rsid w:val="003B1929"/>
    <w:rsid w:val="003B4788"/>
    <w:rsid w:val="003B50EA"/>
    <w:rsid w:val="003B57AF"/>
    <w:rsid w:val="003B79FD"/>
    <w:rsid w:val="003C17D8"/>
    <w:rsid w:val="003C33F5"/>
    <w:rsid w:val="003C4477"/>
    <w:rsid w:val="003C78D2"/>
    <w:rsid w:val="003D0042"/>
    <w:rsid w:val="003D0106"/>
    <w:rsid w:val="003D19DC"/>
    <w:rsid w:val="003D2949"/>
    <w:rsid w:val="003D2F18"/>
    <w:rsid w:val="003D4403"/>
    <w:rsid w:val="003D49C8"/>
    <w:rsid w:val="003D5CB0"/>
    <w:rsid w:val="003D72A8"/>
    <w:rsid w:val="003D7ED5"/>
    <w:rsid w:val="003E0026"/>
    <w:rsid w:val="003E066B"/>
    <w:rsid w:val="003E0998"/>
    <w:rsid w:val="003E22EF"/>
    <w:rsid w:val="003E2FFB"/>
    <w:rsid w:val="003E4FD9"/>
    <w:rsid w:val="003F1D23"/>
    <w:rsid w:val="003F2586"/>
    <w:rsid w:val="003F28F5"/>
    <w:rsid w:val="003F2AE2"/>
    <w:rsid w:val="003F4694"/>
    <w:rsid w:val="003F5002"/>
    <w:rsid w:val="003F5B67"/>
    <w:rsid w:val="003F5B89"/>
    <w:rsid w:val="003F6B97"/>
    <w:rsid w:val="003F6E8E"/>
    <w:rsid w:val="004000D8"/>
    <w:rsid w:val="00402EB0"/>
    <w:rsid w:val="0040377B"/>
    <w:rsid w:val="00406E18"/>
    <w:rsid w:val="00410733"/>
    <w:rsid w:val="00410A7D"/>
    <w:rsid w:val="00411BD9"/>
    <w:rsid w:val="004123BA"/>
    <w:rsid w:val="004137FF"/>
    <w:rsid w:val="004159EA"/>
    <w:rsid w:val="00416F2D"/>
    <w:rsid w:val="00421322"/>
    <w:rsid w:val="00421716"/>
    <w:rsid w:val="0042442D"/>
    <w:rsid w:val="00433D20"/>
    <w:rsid w:val="0043556B"/>
    <w:rsid w:val="00436DC4"/>
    <w:rsid w:val="00440697"/>
    <w:rsid w:val="00443114"/>
    <w:rsid w:val="00445EC1"/>
    <w:rsid w:val="0044660B"/>
    <w:rsid w:val="00453E94"/>
    <w:rsid w:val="00455B4C"/>
    <w:rsid w:val="004620FF"/>
    <w:rsid w:val="004639BB"/>
    <w:rsid w:val="004654E1"/>
    <w:rsid w:val="00465B70"/>
    <w:rsid w:val="004677D9"/>
    <w:rsid w:val="0046783A"/>
    <w:rsid w:val="00467CA0"/>
    <w:rsid w:val="00467CE5"/>
    <w:rsid w:val="00473D69"/>
    <w:rsid w:val="00475AA3"/>
    <w:rsid w:val="00477970"/>
    <w:rsid w:val="00480CF3"/>
    <w:rsid w:val="00481C02"/>
    <w:rsid w:val="00482208"/>
    <w:rsid w:val="00484991"/>
    <w:rsid w:val="004849FE"/>
    <w:rsid w:val="00487225"/>
    <w:rsid w:val="00490D56"/>
    <w:rsid w:val="00491571"/>
    <w:rsid w:val="0049182A"/>
    <w:rsid w:val="0049182F"/>
    <w:rsid w:val="00494736"/>
    <w:rsid w:val="0049775A"/>
    <w:rsid w:val="004A0827"/>
    <w:rsid w:val="004A1534"/>
    <w:rsid w:val="004A1684"/>
    <w:rsid w:val="004A1BC5"/>
    <w:rsid w:val="004A264D"/>
    <w:rsid w:val="004A268C"/>
    <w:rsid w:val="004A4B30"/>
    <w:rsid w:val="004A5E78"/>
    <w:rsid w:val="004A670F"/>
    <w:rsid w:val="004A6BF6"/>
    <w:rsid w:val="004A6E4B"/>
    <w:rsid w:val="004A7922"/>
    <w:rsid w:val="004B0234"/>
    <w:rsid w:val="004B568A"/>
    <w:rsid w:val="004B7FF8"/>
    <w:rsid w:val="004C05F2"/>
    <w:rsid w:val="004C2AE5"/>
    <w:rsid w:val="004C2DE6"/>
    <w:rsid w:val="004C4558"/>
    <w:rsid w:val="004C59DC"/>
    <w:rsid w:val="004C6F30"/>
    <w:rsid w:val="004D0B7E"/>
    <w:rsid w:val="004D519A"/>
    <w:rsid w:val="004D6757"/>
    <w:rsid w:val="004E14D4"/>
    <w:rsid w:val="004E15CC"/>
    <w:rsid w:val="004E1890"/>
    <w:rsid w:val="004E6B10"/>
    <w:rsid w:val="004F3E57"/>
    <w:rsid w:val="004F4513"/>
    <w:rsid w:val="004F52E5"/>
    <w:rsid w:val="004F65C4"/>
    <w:rsid w:val="004F67A3"/>
    <w:rsid w:val="004F745D"/>
    <w:rsid w:val="005010D1"/>
    <w:rsid w:val="005017F1"/>
    <w:rsid w:val="005025E5"/>
    <w:rsid w:val="0050395A"/>
    <w:rsid w:val="005119D6"/>
    <w:rsid w:val="00516DAB"/>
    <w:rsid w:val="005238C7"/>
    <w:rsid w:val="00524570"/>
    <w:rsid w:val="00524B60"/>
    <w:rsid w:val="00524F6D"/>
    <w:rsid w:val="005353EA"/>
    <w:rsid w:val="005358F0"/>
    <w:rsid w:val="00536DC3"/>
    <w:rsid w:val="00543778"/>
    <w:rsid w:val="00544E9C"/>
    <w:rsid w:val="00545D21"/>
    <w:rsid w:val="00547961"/>
    <w:rsid w:val="00550119"/>
    <w:rsid w:val="00552D93"/>
    <w:rsid w:val="0055397B"/>
    <w:rsid w:val="00553FC9"/>
    <w:rsid w:val="0055598F"/>
    <w:rsid w:val="00556CF7"/>
    <w:rsid w:val="00560E36"/>
    <w:rsid w:val="0056112C"/>
    <w:rsid w:val="00561D38"/>
    <w:rsid w:val="0056222E"/>
    <w:rsid w:val="005668E3"/>
    <w:rsid w:val="00572EBD"/>
    <w:rsid w:val="00574D3C"/>
    <w:rsid w:val="005778DC"/>
    <w:rsid w:val="005821E4"/>
    <w:rsid w:val="00583AFE"/>
    <w:rsid w:val="00584F97"/>
    <w:rsid w:val="00585EB0"/>
    <w:rsid w:val="00585F5B"/>
    <w:rsid w:val="005917E3"/>
    <w:rsid w:val="00591B10"/>
    <w:rsid w:val="00591C77"/>
    <w:rsid w:val="00593F41"/>
    <w:rsid w:val="005941E6"/>
    <w:rsid w:val="005944A1"/>
    <w:rsid w:val="005948AD"/>
    <w:rsid w:val="005954ED"/>
    <w:rsid w:val="0059576D"/>
    <w:rsid w:val="00595B38"/>
    <w:rsid w:val="00597615"/>
    <w:rsid w:val="005A1EE5"/>
    <w:rsid w:val="005A40F3"/>
    <w:rsid w:val="005A5FEB"/>
    <w:rsid w:val="005A6FC0"/>
    <w:rsid w:val="005A7ED5"/>
    <w:rsid w:val="005B1949"/>
    <w:rsid w:val="005B2565"/>
    <w:rsid w:val="005B2FAE"/>
    <w:rsid w:val="005B5FAB"/>
    <w:rsid w:val="005B6ACD"/>
    <w:rsid w:val="005C0371"/>
    <w:rsid w:val="005C1532"/>
    <w:rsid w:val="005C4729"/>
    <w:rsid w:val="005D0222"/>
    <w:rsid w:val="005D0772"/>
    <w:rsid w:val="005D161B"/>
    <w:rsid w:val="005D2452"/>
    <w:rsid w:val="005D67C6"/>
    <w:rsid w:val="005D6A88"/>
    <w:rsid w:val="005E0474"/>
    <w:rsid w:val="005E12BB"/>
    <w:rsid w:val="005E4B19"/>
    <w:rsid w:val="005E6A99"/>
    <w:rsid w:val="005F0580"/>
    <w:rsid w:val="005F1CB3"/>
    <w:rsid w:val="005F3219"/>
    <w:rsid w:val="005F6B51"/>
    <w:rsid w:val="005F759A"/>
    <w:rsid w:val="005F7630"/>
    <w:rsid w:val="0060135E"/>
    <w:rsid w:val="00602A35"/>
    <w:rsid w:val="0060562F"/>
    <w:rsid w:val="00606E1D"/>
    <w:rsid w:val="006071D4"/>
    <w:rsid w:val="00607AD3"/>
    <w:rsid w:val="00607D4D"/>
    <w:rsid w:val="00610811"/>
    <w:rsid w:val="00611FEF"/>
    <w:rsid w:val="00613D85"/>
    <w:rsid w:val="006175B4"/>
    <w:rsid w:val="0062013F"/>
    <w:rsid w:val="00622F70"/>
    <w:rsid w:val="00622FC7"/>
    <w:rsid w:val="0062437D"/>
    <w:rsid w:val="006313B8"/>
    <w:rsid w:val="006317BF"/>
    <w:rsid w:val="00632908"/>
    <w:rsid w:val="00633B35"/>
    <w:rsid w:val="00633EA1"/>
    <w:rsid w:val="00634CEC"/>
    <w:rsid w:val="00635FCE"/>
    <w:rsid w:val="00640B8C"/>
    <w:rsid w:val="00643541"/>
    <w:rsid w:val="00643569"/>
    <w:rsid w:val="006454A3"/>
    <w:rsid w:val="00645639"/>
    <w:rsid w:val="006459B0"/>
    <w:rsid w:val="00645E6C"/>
    <w:rsid w:val="0064720D"/>
    <w:rsid w:val="0065250C"/>
    <w:rsid w:val="00653764"/>
    <w:rsid w:val="00653BB6"/>
    <w:rsid w:val="00654994"/>
    <w:rsid w:val="006626D0"/>
    <w:rsid w:val="00662CE5"/>
    <w:rsid w:val="00662EA7"/>
    <w:rsid w:val="00663BDA"/>
    <w:rsid w:val="00663E54"/>
    <w:rsid w:val="00664844"/>
    <w:rsid w:val="00666884"/>
    <w:rsid w:val="00670179"/>
    <w:rsid w:val="00670215"/>
    <w:rsid w:val="00670A4C"/>
    <w:rsid w:val="0068076A"/>
    <w:rsid w:val="006815FC"/>
    <w:rsid w:val="00681A4A"/>
    <w:rsid w:val="00685EA0"/>
    <w:rsid w:val="0068697E"/>
    <w:rsid w:val="00687513"/>
    <w:rsid w:val="00692A73"/>
    <w:rsid w:val="006936DB"/>
    <w:rsid w:val="0069370B"/>
    <w:rsid w:val="00694AB7"/>
    <w:rsid w:val="00694D15"/>
    <w:rsid w:val="00695860"/>
    <w:rsid w:val="006A4C68"/>
    <w:rsid w:val="006A4CFA"/>
    <w:rsid w:val="006A68E2"/>
    <w:rsid w:val="006A7683"/>
    <w:rsid w:val="006B2C81"/>
    <w:rsid w:val="006B3BB7"/>
    <w:rsid w:val="006B4A99"/>
    <w:rsid w:val="006C26E1"/>
    <w:rsid w:val="006C385B"/>
    <w:rsid w:val="006C3C86"/>
    <w:rsid w:val="006C4B8E"/>
    <w:rsid w:val="006C4E10"/>
    <w:rsid w:val="006C6640"/>
    <w:rsid w:val="006C6FFE"/>
    <w:rsid w:val="006D05F9"/>
    <w:rsid w:val="006D073E"/>
    <w:rsid w:val="006D263A"/>
    <w:rsid w:val="006D34A8"/>
    <w:rsid w:val="006D3769"/>
    <w:rsid w:val="006D722C"/>
    <w:rsid w:val="006D759E"/>
    <w:rsid w:val="006D76FC"/>
    <w:rsid w:val="006E19C1"/>
    <w:rsid w:val="006E25B9"/>
    <w:rsid w:val="006E56C6"/>
    <w:rsid w:val="006E6685"/>
    <w:rsid w:val="006E6A69"/>
    <w:rsid w:val="006F0CBD"/>
    <w:rsid w:val="006F27FA"/>
    <w:rsid w:val="006F2E09"/>
    <w:rsid w:val="006F65EE"/>
    <w:rsid w:val="00702E94"/>
    <w:rsid w:val="00705B0A"/>
    <w:rsid w:val="00705F71"/>
    <w:rsid w:val="00707CE1"/>
    <w:rsid w:val="00714C99"/>
    <w:rsid w:val="00715272"/>
    <w:rsid w:val="00717977"/>
    <w:rsid w:val="007256D0"/>
    <w:rsid w:val="007323FE"/>
    <w:rsid w:val="00732A90"/>
    <w:rsid w:val="007332A4"/>
    <w:rsid w:val="007333B4"/>
    <w:rsid w:val="007340A6"/>
    <w:rsid w:val="00734BF1"/>
    <w:rsid w:val="007356B5"/>
    <w:rsid w:val="00736DD6"/>
    <w:rsid w:val="00740A32"/>
    <w:rsid w:val="00740B7B"/>
    <w:rsid w:val="00745599"/>
    <w:rsid w:val="0074574F"/>
    <w:rsid w:val="007501B8"/>
    <w:rsid w:val="00752CE1"/>
    <w:rsid w:val="00756668"/>
    <w:rsid w:val="00760577"/>
    <w:rsid w:val="0076338A"/>
    <w:rsid w:val="007654C1"/>
    <w:rsid w:val="00766576"/>
    <w:rsid w:val="007665CF"/>
    <w:rsid w:val="00767C71"/>
    <w:rsid w:val="00775890"/>
    <w:rsid w:val="00775972"/>
    <w:rsid w:val="0077702C"/>
    <w:rsid w:val="00780709"/>
    <w:rsid w:val="00780B26"/>
    <w:rsid w:val="00782977"/>
    <w:rsid w:val="007852A7"/>
    <w:rsid w:val="00785B0C"/>
    <w:rsid w:val="00786C33"/>
    <w:rsid w:val="00787D45"/>
    <w:rsid w:val="00795C7E"/>
    <w:rsid w:val="007965EA"/>
    <w:rsid w:val="00797C38"/>
    <w:rsid w:val="007A44FA"/>
    <w:rsid w:val="007A6130"/>
    <w:rsid w:val="007B0EC0"/>
    <w:rsid w:val="007B1165"/>
    <w:rsid w:val="007B1251"/>
    <w:rsid w:val="007B2D84"/>
    <w:rsid w:val="007B3A07"/>
    <w:rsid w:val="007B3D92"/>
    <w:rsid w:val="007B5FBC"/>
    <w:rsid w:val="007B6976"/>
    <w:rsid w:val="007C0F8F"/>
    <w:rsid w:val="007C146F"/>
    <w:rsid w:val="007C2EE4"/>
    <w:rsid w:val="007C3E9A"/>
    <w:rsid w:val="007C4609"/>
    <w:rsid w:val="007C48ED"/>
    <w:rsid w:val="007C553B"/>
    <w:rsid w:val="007C5E36"/>
    <w:rsid w:val="007D1C53"/>
    <w:rsid w:val="007D404F"/>
    <w:rsid w:val="007E036C"/>
    <w:rsid w:val="007E0D13"/>
    <w:rsid w:val="007E3D8C"/>
    <w:rsid w:val="007E47C5"/>
    <w:rsid w:val="007E47F0"/>
    <w:rsid w:val="007E57F5"/>
    <w:rsid w:val="007F1161"/>
    <w:rsid w:val="007F2D2A"/>
    <w:rsid w:val="007F5092"/>
    <w:rsid w:val="007F70D2"/>
    <w:rsid w:val="0080177C"/>
    <w:rsid w:val="00805053"/>
    <w:rsid w:val="00805497"/>
    <w:rsid w:val="00806D8D"/>
    <w:rsid w:val="00807D49"/>
    <w:rsid w:val="0081351F"/>
    <w:rsid w:val="00814A2D"/>
    <w:rsid w:val="0081669C"/>
    <w:rsid w:val="008205C0"/>
    <w:rsid w:val="008248B4"/>
    <w:rsid w:val="00824FA4"/>
    <w:rsid w:val="00826E9F"/>
    <w:rsid w:val="0083176A"/>
    <w:rsid w:val="00833520"/>
    <w:rsid w:val="0083668E"/>
    <w:rsid w:val="00841D21"/>
    <w:rsid w:val="00842037"/>
    <w:rsid w:val="00843389"/>
    <w:rsid w:val="0084679D"/>
    <w:rsid w:val="00847B6A"/>
    <w:rsid w:val="00852EE1"/>
    <w:rsid w:val="008539F0"/>
    <w:rsid w:val="00853A2D"/>
    <w:rsid w:val="00853C37"/>
    <w:rsid w:val="008544E3"/>
    <w:rsid w:val="008610B9"/>
    <w:rsid w:val="00861BE5"/>
    <w:rsid w:val="00864D8C"/>
    <w:rsid w:val="0086589F"/>
    <w:rsid w:val="00866944"/>
    <w:rsid w:val="00867BB1"/>
    <w:rsid w:val="00872742"/>
    <w:rsid w:val="00873542"/>
    <w:rsid w:val="00873B95"/>
    <w:rsid w:val="00877C69"/>
    <w:rsid w:val="00880E45"/>
    <w:rsid w:val="008819B3"/>
    <w:rsid w:val="00892F0F"/>
    <w:rsid w:val="00893B19"/>
    <w:rsid w:val="00894362"/>
    <w:rsid w:val="008949C1"/>
    <w:rsid w:val="00896E53"/>
    <w:rsid w:val="00897213"/>
    <w:rsid w:val="008A16D5"/>
    <w:rsid w:val="008A28E4"/>
    <w:rsid w:val="008A5BA6"/>
    <w:rsid w:val="008B04C9"/>
    <w:rsid w:val="008B06E4"/>
    <w:rsid w:val="008B2059"/>
    <w:rsid w:val="008B2514"/>
    <w:rsid w:val="008B43ED"/>
    <w:rsid w:val="008B4D52"/>
    <w:rsid w:val="008B5833"/>
    <w:rsid w:val="008B7494"/>
    <w:rsid w:val="008C0184"/>
    <w:rsid w:val="008C3705"/>
    <w:rsid w:val="008C4294"/>
    <w:rsid w:val="008C5172"/>
    <w:rsid w:val="008C52EF"/>
    <w:rsid w:val="008C59A5"/>
    <w:rsid w:val="008C70A7"/>
    <w:rsid w:val="008C732B"/>
    <w:rsid w:val="008D1107"/>
    <w:rsid w:val="008D3071"/>
    <w:rsid w:val="008D4848"/>
    <w:rsid w:val="008D6094"/>
    <w:rsid w:val="008D6127"/>
    <w:rsid w:val="008D6BCB"/>
    <w:rsid w:val="008E12FE"/>
    <w:rsid w:val="008E2F3B"/>
    <w:rsid w:val="008E6196"/>
    <w:rsid w:val="008F0966"/>
    <w:rsid w:val="008F2C0F"/>
    <w:rsid w:val="008F47B1"/>
    <w:rsid w:val="008F554C"/>
    <w:rsid w:val="008F7610"/>
    <w:rsid w:val="009024C5"/>
    <w:rsid w:val="009039C6"/>
    <w:rsid w:val="00906761"/>
    <w:rsid w:val="00906D5D"/>
    <w:rsid w:val="0091018C"/>
    <w:rsid w:val="00910400"/>
    <w:rsid w:val="00910ABF"/>
    <w:rsid w:val="00914214"/>
    <w:rsid w:val="009156CA"/>
    <w:rsid w:val="00916430"/>
    <w:rsid w:val="00917320"/>
    <w:rsid w:val="0092554F"/>
    <w:rsid w:val="0093423B"/>
    <w:rsid w:val="00935754"/>
    <w:rsid w:val="00936117"/>
    <w:rsid w:val="0093719A"/>
    <w:rsid w:val="00940FD9"/>
    <w:rsid w:val="009414CB"/>
    <w:rsid w:val="00941509"/>
    <w:rsid w:val="00943E27"/>
    <w:rsid w:val="00943FE1"/>
    <w:rsid w:val="009444A4"/>
    <w:rsid w:val="009469F4"/>
    <w:rsid w:val="00951196"/>
    <w:rsid w:val="00951E33"/>
    <w:rsid w:val="00951E74"/>
    <w:rsid w:val="00951F0D"/>
    <w:rsid w:val="00952D59"/>
    <w:rsid w:val="00953C9E"/>
    <w:rsid w:val="00953EFC"/>
    <w:rsid w:val="00955B34"/>
    <w:rsid w:val="00956478"/>
    <w:rsid w:val="00956C9C"/>
    <w:rsid w:val="0095781C"/>
    <w:rsid w:val="00960DA3"/>
    <w:rsid w:val="00961AFF"/>
    <w:rsid w:val="00963276"/>
    <w:rsid w:val="00963C0C"/>
    <w:rsid w:val="00967BE3"/>
    <w:rsid w:val="009739A7"/>
    <w:rsid w:val="00973F6A"/>
    <w:rsid w:val="00975466"/>
    <w:rsid w:val="009758A0"/>
    <w:rsid w:val="009758F2"/>
    <w:rsid w:val="00980562"/>
    <w:rsid w:val="00982220"/>
    <w:rsid w:val="00983D89"/>
    <w:rsid w:val="0098428A"/>
    <w:rsid w:val="009859B8"/>
    <w:rsid w:val="0098681C"/>
    <w:rsid w:val="00991762"/>
    <w:rsid w:val="00995708"/>
    <w:rsid w:val="009957A6"/>
    <w:rsid w:val="00995C36"/>
    <w:rsid w:val="00997EE1"/>
    <w:rsid w:val="009A0127"/>
    <w:rsid w:val="009A1B63"/>
    <w:rsid w:val="009A4521"/>
    <w:rsid w:val="009A55DD"/>
    <w:rsid w:val="009A5B73"/>
    <w:rsid w:val="009A6381"/>
    <w:rsid w:val="009A6F45"/>
    <w:rsid w:val="009A7E2C"/>
    <w:rsid w:val="009B1320"/>
    <w:rsid w:val="009B3502"/>
    <w:rsid w:val="009B5A80"/>
    <w:rsid w:val="009B7A7B"/>
    <w:rsid w:val="009C071F"/>
    <w:rsid w:val="009C10F7"/>
    <w:rsid w:val="009C2A7E"/>
    <w:rsid w:val="009C7C95"/>
    <w:rsid w:val="009D1C34"/>
    <w:rsid w:val="009D3F3F"/>
    <w:rsid w:val="009E184F"/>
    <w:rsid w:val="009E2D6E"/>
    <w:rsid w:val="009E394D"/>
    <w:rsid w:val="009E3B5F"/>
    <w:rsid w:val="009E4AA1"/>
    <w:rsid w:val="009E5216"/>
    <w:rsid w:val="009E59F9"/>
    <w:rsid w:val="009E735E"/>
    <w:rsid w:val="009F0072"/>
    <w:rsid w:val="009F0347"/>
    <w:rsid w:val="009F05A7"/>
    <w:rsid w:val="009F1384"/>
    <w:rsid w:val="009F20A5"/>
    <w:rsid w:val="009F6557"/>
    <w:rsid w:val="009F760A"/>
    <w:rsid w:val="00A0085D"/>
    <w:rsid w:val="00A01F8B"/>
    <w:rsid w:val="00A0211E"/>
    <w:rsid w:val="00A04BB6"/>
    <w:rsid w:val="00A0516C"/>
    <w:rsid w:val="00A0597A"/>
    <w:rsid w:val="00A06F44"/>
    <w:rsid w:val="00A0797D"/>
    <w:rsid w:val="00A07B73"/>
    <w:rsid w:val="00A104CE"/>
    <w:rsid w:val="00A10777"/>
    <w:rsid w:val="00A10EB5"/>
    <w:rsid w:val="00A11963"/>
    <w:rsid w:val="00A137DA"/>
    <w:rsid w:val="00A1388C"/>
    <w:rsid w:val="00A15779"/>
    <w:rsid w:val="00A23CF1"/>
    <w:rsid w:val="00A24DD6"/>
    <w:rsid w:val="00A27169"/>
    <w:rsid w:val="00A30ED1"/>
    <w:rsid w:val="00A310DE"/>
    <w:rsid w:val="00A32A61"/>
    <w:rsid w:val="00A34117"/>
    <w:rsid w:val="00A368BC"/>
    <w:rsid w:val="00A4125F"/>
    <w:rsid w:val="00A4146B"/>
    <w:rsid w:val="00A41E05"/>
    <w:rsid w:val="00A44EE3"/>
    <w:rsid w:val="00A5085E"/>
    <w:rsid w:val="00A519A0"/>
    <w:rsid w:val="00A52717"/>
    <w:rsid w:val="00A556D9"/>
    <w:rsid w:val="00A55FF2"/>
    <w:rsid w:val="00A564AA"/>
    <w:rsid w:val="00A60C82"/>
    <w:rsid w:val="00A61E0D"/>
    <w:rsid w:val="00A624A3"/>
    <w:rsid w:val="00A64624"/>
    <w:rsid w:val="00A66FEC"/>
    <w:rsid w:val="00A67958"/>
    <w:rsid w:val="00A70706"/>
    <w:rsid w:val="00A71AE2"/>
    <w:rsid w:val="00A759A0"/>
    <w:rsid w:val="00A76E5B"/>
    <w:rsid w:val="00A76F57"/>
    <w:rsid w:val="00A7729F"/>
    <w:rsid w:val="00A773F0"/>
    <w:rsid w:val="00A80C7D"/>
    <w:rsid w:val="00A83EA9"/>
    <w:rsid w:val="00A85288"/>
    <w:rsid w:val="00A85D51"/>
    <w:rsid w:val="00A86292"/>
    <w:rsid w:val="00A9036A"/>
    <w:rsid w:val="00A912DA"/>
    <w:rsid w:val="00A91BA1"/>
    <w:rsid w:val="00A9397B"/>
    <w:rsid w:val="00A946B0"/>
    <w:rsid w:val="00A947EF"/>
    <w:rsid w:val="00A96726"/>
    <w:rsid w:val="00A97581"/>
    <w:rsid w:val="00A97A08"/>
    <w:rsid w:val="00AA2839"/>
    <w:rsid w:val="00AA50F5"/>
    <w:rsid w:val="00AB0253"/>
    <w:rsid w:val="00AB0FB0"/>
    <w:rsid w:val="00AB21A5"/>
    <w:rsid w:val="00AB2C0E"/>
    <w:rsid w:val="00AB2D9B"/>
    <w:rsid w:val="00AB4F03"/>
    <w:rsid w:val="00AC431C"/>
    <w:rsid w:val="00AD09E5"/>
    <w:rsid w:val="00AD1018"/>
    <w:rsid w:val="00AD22C3"/>
    <w:rsid w:val="00AD2784"/>
    <w:rsid w:val="00AD2DA4"/>
    <w:rsid w:val="00AD3363"/>
    <w:rsid w:val="00AD350B"/>
    <w:rsid w:val="00AD37DC"/>
    <w:rsid w:val="00AD37FA"/>
    <w:rsid w:val="00AD55C7"/>
    <w:rsid w:val="00AD67FF"/>
    <w:rsid w:val="00AD7158"/>
    <w:rsid w:val="00AE2FEE"/>
    <w:rsid w:val="00AF10B5"/>
    <w:rsid w:val="00AF1F62"/>
    <w:rsid w:val="00AF2B76"/>
    <w:rsid w:val="00B01217"/>
    <w:rsid w:val="00B016D5"/>
    <w:rsid w:val="00B0172D"/>
    <w:rsid w:val="00B020A5"/>
    <w:rsid w:val="00B0262A"/>
    <w:rsid w:val="00B02866"/>
    <w:rsid w:val="00B029CA"/>
    <w:rsid w:val="00B03A57"/>
    <w:rsid w:val="00B04191"/>
    <w:rsid w:val="00B05CD1"/>
    <w:rsid w:val="00B0673E"/>
    <w:rsid w:val="00B07725"/>
    <w:rsid w:val="00B07D23"/>
    <w:rsid w:val="00B108DF"/>
    <w:rsid w:val="00B12066"/>
    <w:rsid w:val="00B12D78"/>
    <w:rsid w:val="00B13449"/>
    <w:rsid w:val="00B13488"/>
    <w:rsid w:val="00B13FC7"/>
    <w:rsid w:val="00B14936"/>
    <w:rsid w:val="00B15653"/>
    <w:rsid w:val="00B159CD"/>
    <w:rsid w:val="00B17F16"/>
    <w:rsid w:val="00B204A7"/>
    <w:rsid w:val="00B21098"/>
    <w:rsid w:val="00B21767"/>
    <w:rsid w:val="00B2331F"/>
    <w:rsid w:val="00B23E45"/>
    <w:rsid w:val="00B245E9"/>
    <w:rsid w:val="00B268CD"/>
    <w:rsid w:val="00B26D78"/>
    <w:rsid w:val="00B3118C"/>
    <w:rsid w:val="00B31E1B"/>
    <w:rsid w:val="00B332C5"/>
    <w:rsid w:val="00B33364"/>
    <w:rsid w:val="00B344AB"/>
    <w:rsid w:val="00B35544"/>
    <w:rsid w:val="00B37942"/>
    <w:rsid w:val="00B411BD"/>
    <w:rsid w:val="00B45138"/>
    <w:rsid w:val="00B514D8"/>
    <w:rsid w:val="00B519A8"/>
    <w:rsid w:val="00B52B68"/>
    <w:rsid w:val="00B52E91"/>
    <w:rsid w:val="00B5531D"/>
    <w:rsid w:val="00B61CED"/>
    <w:rsid w:val="00B61F85"/>
    <w:rsid w:val="00B63F46"/>
    <w:rsid w:val="00B65254"/>
    <w:rsid w:val="00B6679E"/>
    <w:rsid w:val="00B668B5"/>
    <w:rsid w:val="00B70CE4"/>
    <w:rsid w:val="00B73175"/>
    <w:rsid w:val="00B7440B"/>
    <w:rsid w:val="00B75308"/>
    <w:rsid w:val="00B764C9"/>
    <w:rsid w:val="00B766F7"/>
    <w:rsid w:val="00B803C8"/>
    <w:rsid w:val="00B81B70"/>
    <w:rsid w:val="00B82723"/>
    <w:rsid w:val="00B855B5"/>
    <w:rsid w:val="00B872F8"/>
    <w:rsid w:val="00B87E0D"/>
    <w:rsid w:val="00B91BA8"/>
    <w:rsid w:val="00B927E4"/>
    <w:rsid w:val="00B949C9"/>
    <w:rsid w:val="00B94EBF"/>
    <w:rsid w:val="00B9534A"/>
    <w:rsid w:val="00B95885"/>
    <w:rsid w:val="00BA3283"/>
    <w:rsid w:val="00BA3BA3"/>
    <w:rsid w:val="00BB120E"/>
    <w:rsid w:val="00BB3C25"/>
    <w:rsid w:val="00BB4BFF"/>
    <w:rsid w:val="00BB5A73"/>
    <w:rsid w:val="00BB7181"/>
    <w:rsid w:val="00BB7505"/>
    <w:rsid w:val="00BC4637"/>
    <w:rsid w:val="00BC5C59"/>
    <w:rsid w:val="00BC6A5A"/>
    <w:rsid w:val="00BD0BC3"/>
    <w:rsid w:val="00BD1125"/>
    <w:rsid w:val="00BD32A2"/>
    <w:rsid w:val="00BD35D4"/>
    <w:rsid w:val="00BD3B8A"/>
    <w:rsid w:val="00BD7489"/>
    <w:rsid w:val="00BD74BD"/>
    <w:rsid w:val="00BD76A0"/>
    <w:rsid w:val="00BD7A39"/>
    <w:rsid w:val="00BE0FF2"/>
    <w:rsid w:val="00BE12E8"/>
    <w:rsid w:val="00BE1419"/>
    <w:rsid w:val="00BE3A61"/>
    <w:rsid w:val="00BE413E"/>
    <w:rsid w:val="00BE47DC"/>
    <w:rsid w:val="00BE639D"/>
    <w:rsid w:val="00BE75D5"/>
    <w:rsid w:val="00BF061A"/>
    <w:rsid w:val="00C00FAA"/>
    <w:rsid w:val="00C01AED"/>
    <w:rsid w:val="00C01B9A"/>
    <w:rsid w:val="00C04DAC"/>
    <w:rsid w:val="00C050FF"/>
    <w:rsid w:val="00C055B5"/>
    <w:rsid w:val="00C05AC2"/>
    <w:rsid w:val="00C060EF"/>
    <w:rsid w:val="00C0769C"/>
    <w:rsid w:val="00C144A1"/>
    <w:rsid w:val="00C21E44"/>
    <w:rsid w:val="00C23E67"/>
    <w:rsid w:val="00C2484B"/>
    <w:rsid w:val="00C258BE"/>
    <w:rsid w:val="00C302AC"/>
    <w:rsid w:val="00C3078A"/>
    <w:rsid w:val="00C327D8"/>
    <w:rsid w:val="00C33635"/>
    <w:rsid w:val="00C34B91"/>
    <w:rsid w:val="00C350B0"/>
    <w:rsid w:val="00C35F91"/>
    <w:rsid w:val="00C360BD"/>
    <w:rsid w:val="00C36F87"/>
    <w:rsid w:val="00C420F5"/>
    <w:rsid w:val="00C46F91"/>
    <w:rsid w:val="00C47A49"/>
    <w:rsid w:val="00C503F2"/>
    <w:rsid w:val="00C50AC4"/>
    <w:rsid w:val="00C511D8"/>
    <w:rsid w:val="00C52321"/>
    <w:rsid w:val="00C60475"/>
    <w:rsid w:val="00C60F2A"/>
    <w:rsid w:val="00C61A23"/>
    <w:rsid w:val="00C64D61"/>
    <w:rsid w:val="00C67060"/>
    <w:rsid w:val="00C73A6D"/>
    <w:rsid w:val="00C76F52"/>
    <w:rsid w:val="00C82247"/>
    <w:rsid w:val="00C858B3"/>
    <w:rsid w:val="00C86CA4"/>
    <w:rsid w:val="00C87066"/>
    <w:rsid w:val="00C9336D"/>
    <w:rsid w:val="00CA03A7"/>
    <w:rsid w:val="00CA1BDF"/>
    <w:rsid w:val="00CB28A3"/>
    <w:rsid w:val="00CB39B6"/>
    <w:rsid w:val="00CB6FF3"/>
    <w:rsid w:val="00CB795B"/>
    <w:rsid w:val="00CB7E50"/>
    <w:rsid w:val="00CC0635"/>
    <w:rsid w:val="00CC2DEA"/>
    <w:rsid w:val="00CC61C5"/>
    <w:rsid w:val="00CC697D"/>
    <w:rsid w:val="00CC6AF8"/>
    <w:rsid w:val="00CC6CD1"/>
    <w:rsid w:val="00CC7351"/>
    <w:rsid w:val="00CD2588"/>
    <w:rsid w:val="00CD42DA"/>
    <w:rsid w:val="00CD522C"/>
    <w:rsid w:val="00CD6D87"/>
    <w:rsid w:val="00CE099B"/>
    <w:rsid w:val="00CE0A4D"/>
    <w:rsid w:val="00CE27E3"/>
    <w:rsid w:val="00CE4820"/>
    <w:rsid w:val="00CE4CE5"/>
    <w:rsid w:val="00CE5D30"/>
    <w:rsid w:val="00CE7612"/>
    <w:rsid w:val="00CF3582"/>
    <w:rsid w:val="00CF73A2"/>
    <w:rsid w:val="00D01D4B"/>
    <w:rsid w:val="00D04D4A"/>
    <w:rsid w:val="00D06639"/>
    <w:rsid w:val="00D12B6C"/>
    <w:rsid w:val="00D139C7"/>
    <w:rsid w:val="00D147FA"/>
    <w:rsid w:val="00D1731D"/>
    <w:rsid w:val="00D21E86"/>
    <w:rsid w:val="00D23AB3"/>
    <w:rsid w:val="00D243EC"/>
    <w:rsid w:val="00D3115B"/>
    <w:rsid w:val="00D33CAB"/>
    <w:rsid w:val="00D3654F"/>
    <w:rsid w:val="00D37566"/>
    <w:rsid w:val="00D415F9"/>
    <w:rsid w:val="00D42832"/>
    <w:rsid w:val="00D44011"/>
    <w:rsid w:val="00D4423C"/>
    <w:rsid w:val="00D45280"/>
    <w:rsid w:val="00D50A6C"/>
    <w:rsid w:val="00D51531"/>
    <w:rsid w:val="00D5184C"/>
    <w:rsid w:val="00D51DD7"/>
    <w:rsid w:val="00D52312"/>
    <w:rsid w:val="00D53396"/>
    <w:rsid w:val="00D546F9"/>
    <w:rsid w:val="00D570E2"/>
    <w:rsid w:val="00D62CA8"/>
    <w:rsid w:val="00D6353E"/>
    <w:rsid w:val="00D63FE5"/>
    <w:rsid w:val="00D64FB6"/>
    <w:rsid w:val="00D653AB"/>
    <w:rsid w:val="00D67510"/>
    <w:rsid w:val="00D75056"/>
    <w:rsid w:val="00D768DC"/>
    <w:rsid w:val="00D804F2"/>
    <w:rsid w:val="00D82727"/>
    <w:rsid w:val="00D849D2"/>
    <w:rsid w:val="00D95142"/>
    <w:rsid w:val="00D97153"/>
    <w:rsid w:val="00DA128A"/>
    <w:rsid w:val="00DA16DD"/>
    <w:rsid w:val="00DA42B5"/>
    <w:rsid w:val="00DA67FA"/>
    <w:rsid w:val="00DB27F2"/>
    <w:rsid w:val="00DB5CF6"/>
    <w:rsid w:val="00DC03E6"/>
    <w:rsid w:val="00DC2BFE"/>
    <w:rsid w:val="00DC4DC9"/>
    <w:rsid w:val="00DC70A8"/>
    <w:rsid w:val="00DC7F9A"/>
    <w:rsid w:val="00DD0DBD"/>
    <w:rsid w:val="00DD0F4A"/>
    <w:rsid w:val="00DD19E9"/>
    <w:rsid w:val="00DD2518"/>
    <w:rsid w:val="00DD67D6"/>
    <w:rsid w:val="00DD6C8F"/>
    <w:rsid w:val="00DE0338"/>
    <w:rsid w:val="00DE1A36"/>
    <w:rsid w:val="00DE24F7"/>
    <w:rsid w:val="00DE4F99"/>
    <w:rsid w:val="00DE5CC3"/>
    <w:rsid w:val="00DE6AE8"/>
    <w:rsid w:val="00DE7AE8"/>
    <w:rsid w:val="00E0167F"/>
    <w:rsid w:val="00E027E7"/>
    <w:rsid w:val="00E0407F"/>
    <w:rsid w:val="00E04EBB"/>
    <w:rsid w:val="00E05031"/>
    <w:rsid w:val="00E10DF5"/>
    <w:rsid w:val="00E1340B"/>
    <w:rsid w:val="00E14822"/>
    <w:rsid w:val="00E14A4A"/>
    <w:rsid w:val="00E14A88"/>
    <w:rsid w:val="00E16424"/>
    <w:rsid w:val="00E16D5E"/>
    <w:rsid w:val="00E20F5D"/>
    <w:rsid w:val="00E210E9"/>
    <w:rsid w:val="00E21257"/>
    <w:rsid w:val="00E23D2D"/>
    <w:rsid w:val="00E242C1"/>
    <w:rsid w:val="00E24BC6"/>
    <w:rsid w:val="00E31FC2"/>
    <w:rsid w:val="00E34032"/>
    <w:rsid w:val="00E34D3E"/>
    <w:rsid w:val="00E3769D"/>
    <w:rsid w:val="00E40140"/>
    <w:rsid w:val="00E41F10"/>
    <w:rsid w:val="00E4245E"/>
    <w:rsid w:val="00E43A03"/>
    <w:rsid w:val="00E43E83"/>
    <w:rsid w:val="00E45173"/>
    <w:rsid w:val="00E5059C"/>
    <w:rsid w:val="00E52B34"/>
    <w:rsid w:val="00E52EE5"/>
    <w:rsid w:val="00E54527"/>
    <w:rsid w:val="00E55793"/>
    <w:rsid w:val="00E56124"/>
    <w:rsid w:val="00E62375"/>
    <w:rsid w:val="00E62880"/>
    <w:rsid w:val="00E6687E"/>
    <w:rsid w:val="00E67721"/>
    <w:rsid w:val="00E67E5F"/>
    <w:rsid w:val="00E72499"/>
    <w:rsid w:val="00E74338"/>
    <w:rsid w:val="00E743A8"/>
    <w:rsid w:val="00E74D2E"/>
    <w:rsid w:val="00E761E1"/>
    <w:rsid w:val="00E76663"/>
    <w:rsid w:val="00E77FD8"/>
    <w:rsid w:val="00E801AA"/>
    <w:rsid w:val="00E81B44"/>
    <w:rsid w:val="00E83616"/>
    <w:rsid w:val="00E85716"/>
    <w:rsid w:val="00E87A85"/>
    <w:rsid w:val="00E912BA"/>
    <w:rsid w:val="00E92540"/>
    <w:rsid w:val="00E92F7F"/>
    <w:rsid w:val="00E93973"/>
    <w:rsid w:val="00E94BBF"/>
    <w:rsid w:val="00E96F86"/>
    <w:rsid w:val="00EA2261"/>
    <w:rsid w:val="00EA3F0E"/>
    <w:rsid w:val="00EA5E4F"/>
    <w:rsid w:val="00EA6EF1"/>
    <w:rsid w:val="00EB0DBD"/>
    <w:rsid w:val="00EB1D8A"/>
    <w:rsid w:val="00EB5A5F"/>
    <w:rsid w:val="00EB7CC8"/>
    <w:rsid w:val="00EC00FA"/>
    <w:rsid w:val="00EC1409"/>
    <w:rsid w:val="00EC364D"/>
    <w:rsid w:val="00EC3A62"/>
    <w:rsid w:val="00EC4D3C"/>
    <w:rsid w:val="00EC53D6"/>
    <w:rsid w:val="00EC6D50"/>
    <w:rsid w:val="00ED0017"/>
    <w:rsid w:val="00ED30C7"/>
    <w:rsid w:val="00ED3938"/>
    <w:rsid w:val="00ED6422"/>
    <w:rsid w:val="00EE1F6A"/>
    <w:rsid w:val="00EE4B84"/>
    <w:rsid w:val="00EE621D"/>
    <w:rsid w:val="00EF03B4"/>
    <w:rsid w:val="00EF3811"/>
    <w:rsid w:val="00EF4AA1"/>
    <w:rsid w:val="00EF4E82"/>
    <w:rsid w:val="00F032D0"/>
    <w:rsid w:val="00F07390"/>
    <w:rsid w:val="00F100C0"/>
    <w:rsid w:val="00F117F0"/>
    <w:rsid w:val="00F11AAA"/>
    <w:rsid w:val="00F11C4F"/>
    <w:rsid w:val="00F11EC7"/>
    <w:rsid w:val="00F128C5"/>
    <w:rsid w:val="00F16D9B"/>
    <w:rsid w:val="00F17631"/>
    <w:rsid w:val="00F21C3B"/>
    <w:rsid w:val="00F21D33"/>
    <w:rsid w:val="00F266BC"/>
    <w:rsid w:val="00F26F2C"/>
    <w:rsid w:val="00F2775D"/>
    <w:rsid w:val="00F37E83"/>
    <w:rsid w:val="00F41691"/>
    <w:rsid w:val="00F4466D"/>
    <w:rsid w:val="00F5062F"/>
    <w:rsid w:val="00F51DC9"/>
    <w:rsid w:val="00F53C23"/>
    <w:rsid w:val="00F545E8"/>
    <w:rsid w:val="00F55AE2"/>
    <w:rsid w:val="00F56808"/>
    <w:rsid w:val="00F578A7"/>
    <w:rsid w:val="00F579D2"/>
    <w:rsid w:val="00F6146F"/>
    <w:rsid w:val="00F6550D"/>
    <w:rsid w:val="00F6582D"/>
    <w:rsid w:val="00F73429"/>
    <w:rsid w:val="00F73703"/>
    <w:rsid w:val="00F7628B"/>
    <w:rsid w:val="00F77327"/>
    <w:rsid w:val="00F77662"/>
    <w:rsid w:val="00F80077"/>
    <w:rsid w:val="00F815AD"/>
    <w:rsid w:val="00F81A0C"/>
    <w:rsid w:val="00F835B3"/>
    <w:rsid w:val="00F83A86"/>
    <w:rsid w:val="00F936BD"/>
    <w:rsid w:val="00F959EB"/>
    <w:rsid w:val="00FA2699"/>
    <w:rsid w:val="00FA38F0"/>
    <w:rsid w:val="00FA6355"/>
    <w:rsid w:val="00FA638F"/>
    <w:rsid w:val="00FB0821"/>
    <w:rsid w:val="00FB5FD4"/>
    <w:rsid w:val="00FB7C43"/>
    <w:rsid w:val="00FC3D10"/>
    <w:rsid w:val="00FC419C"/>
    <w:rsid w:val="00FC4A97"/>
    <w:rsid w:val="00FC6364"/>
    <w:rsid w:val="00FD2F09"/>
    <w:rsid w:val="00FD66B0"/>
    <w:rsid w:val="00FD7404"/>
    <w:rsid w:val="00FE05A2"/>
    <w:rsid w:val="00FE1735"/>
    <w:rsid w:val="00FE37E5"/>
    <w:rsid w:val="00FE3E75"/>
    <w:rsid w:val="00FE79CF"/>
    <w:rsid w:val="00FF1F07"/>
    <w:rsid w:val="00FF2FB9"/>
    <w:rsid w:val="00FF6581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9320DF"/>
  <w15:docId w15:val="{EB42A1B8-74A7-46D2-887B-4C1B3003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C6D75"/>
    <w:rPr>
      <w:rFonts w:ascii="TimesLT" w:hAnsi="TimesLT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238C7"/>
    <w:pPr>
      <w:keepNext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2009EF"/>
    <w:rPr>
      <w:rFonts w:ascii="Cambria" w:hAnsi="Cambria" w:cs="Times New Roman"/>
      <w:b/>
      <w:kern w:val="32"/>
      <w:sz w:val="32"/>
      <w:lang w:val="en-US"/>
    </w:rPr>
  </w:style>
  <w:style w:type="paragraph" w:styleId="Antrat">
    <w:name w:val="caption"/>
    <w:basedOn w:val="prastasis"/>
    <w:next w:val="prastasis"/>
    <w:uiPriority w:val="99"/>
    <w:qFormat/>
    <w:rsid w:val="00A10EB5"/>
    <w:pPr>
      <w:jc w:val="center"/>
    </w:pPr>
    <w:rPr>
      <w:rFonts w:ascii="Times New Roman" w:hAnsi="Times New Roman"/>
      <w:b/>
      <w:sz w:val="28"/>
    </w:rPr>
  </w:style>
  <w:style w:type="table" w:styleId="Lentelstinklelis">
    <w:name w:val="Table Grid"/>
    <w:basedOn w:val="prastojilentel"/>
    <w:uiPriority w:val="99"/>
    <w:rsid w:val="00004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4F745D"/>
    <w:pPr>
      <w:tabs>
        <w:tab w:val="center" w:pos="4819"/>
        <w:tab w:val="right" w:pos="9638"/>
      </w:tabs>
    </w:pPr>
    <w:rPr>
      <w:sz w:val="20"/>
      <w:lang w:val="en-US"/>
    </w:rPr>
  </w:style>
  <w:style w:type="character" w:customStyle="1" w:styleId="AntratsDiagrama">
    <w:name w:val="Antraštės Diagrama"/>
    <w:link w:val="Antrats"/>
    <w:uiPriority w:val="99"/>
    <w:semiHidden/>
    <w:locked/>
    <w:rsid w:val="002009EF"/>
    <w:rPr>
      <w:rFonts w:ascii="TimesLT" w:hAnsi="TimesLT" w:cs="Times New Roman"/>
      <w:sz w:val="20"/>
      <w:lang w:val="en-US"/>
    </w:rPr>
  </w:style>
  <w:style w:type="character" w:styleId="Puslapionumeris">
    <w:name w:val="page number"/>
    <w:uiPriority w:val="99"/>
    <w:rsid w:val="004F745D"/>
    <w:rPr>
      <w:rFonts w:cs="Times New Roman"/>
    </w:rPr>
  </w:style>
  <w:style w:type="paragraph" w:styleId="Pagrindiniotekstotrauka">
    <w:name w:val="Body Text Indent"/>
    <w:basedOn w:val="prastasis"/>
    <w:link w:val="PagrindiniotekstotraukaDiagrama"/>
    <w:uiPriority w:val="99"/>
    <w:rsid w:val="00C9336D"/>
    <w:pPr>
      <w:overflowPunct w:val="0"/>
      <w:autoSpaceDE w:val="0"/>
      <w:autoSpaceDN w:val="0"/>
      <w:adjustRightInd w:val="0"/>
      <w:spacing w:line="360" w:lineRule="auto"/>
      <w:ind w:left="720"/>
      <w:textAlignment w:val="baseline"/>
    </w:pPr>
    <w:rPr>
      <w:sz w:val="20"/>
      <w:lang w:val="en-US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2009EF"/>
    <w:rPr>
      <w:rFonts w:ascii="TimesLT" w:hAnsi="TimesLT" w:cs="Times New Roman"/>
      <w:sz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9F0072"/>
    <w:rPr>
      <w:rFonts w:ascii="Times New Roman" w:hAnsi="Times New Roman"/>
      <w:sz w:val="2"/>
      <w:lang w:val="en-US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009EF"/>
    <w:rPr>
      <w:rFonts w:cs="Times New Roman"/>
      <w:sz w:val="2"/>
      <w:lang w:val="en-US"/>
    </w:rPr>
  </w:style>
  <w:style w:type="paragraph" w:styleId="Porat">
    <w:name w:val="footer"/>
    <w:basedOn w:val="prastasis"/>
    <w:link w:val="PoratDiagrama"/>
    <w:uiPriority w:val="99"/>
    <w:rsid w:val="00FA38F0"/>
    <w:pPr>
      <w:tabs>
        <w:tab w:val="center" w:pos="4819"/>
        <w:tab w:val="right" w:pos="9638"/>
      </w:tabs>
    </w:pPr>
    <w:rPr>
      <w:sz w:val="20"/>
      <w:lang w:val="en-US"/>
    </w:rPr>
  </w:style>
  <w:style w:type="character" w:customStyle="1" w:styleId="PoratDiagrama">
    <w:name w:val="Poraštė Diagrama"/>
    <w:link w:val="Porat"/>
    <w:uiPriority w:val="99"/>
    <w:semiHidden/>
    <w:locked/>
    <w:rsid w:val="002009EF"/>
    <w:rPr>
      <w:rFonts w:ascii="TimesLT" w:hAnsi="TimesLT" w:cs="Times New Roman"/>
      <w:sz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rsid w:val="00AD7158"/>
    <w:pPr>
      <w:spacing w:after="120"/>
    </w:pPr>
    <w:rPr>
      <w:sz w:val="20"/>
      <w:lang w:val="en-US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2009EF"/>
    <w:rPr>
      <w:rFonts w:ascii="TimesLT" w:hAnsi="TimesLT" w:cs="Times New Roman"/>
      <w:sz w:val="20"/>
      <w:lang w:val="en-US"/>
    </w:rPr>
  </w:style>
  <w:style w:type="paragraph" w:customStyle="1" w:styleId="Char">
    <w:name w:val="Char"/>
    <w:basedOn w:val="prastasis"/>
    <w:uiPriority w:val="99"/>
    <w:rsid w:val="00DD6C8F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paragraph" w:customStyle="1" w:styleId="DiagramaDiagramaDiagramaDiagramaDiagrama">
    <w:name w:val="Diagrama Diagrama Diagrama Diagrama Diagrama"/>
    <w:basedOn w:val="prastasis"/>
    <w:uiPriority w:val="99"/>
    <w:rsid w:val="009A7E2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lang w:eastAsia="en-US"/>
    </w:rPr>
  </w:style>
  <w:style w:type="character" w:styleId="Grietas">
    <w:name w:val="Strong"/>
    <w:uiPriority w:val="99"/>
    <w:qFormat/>
    <w:rsid w:val="004677D9"/>
    <w:rPr>
      <w:rFonts w:cs="Times New Roman"/>
      <w:b/>
    </w:rPr>
  </w:style>
  <w:style w:type="character" w:styleId="Hipersaitas">
    <w:name w:val="Hyperlink"/>
    <w:uiPriority w:val="99"/>
    <w:rsid w:val="00EC364D"/>
    <w:rPr>
      <w:rFonts w:ascii="Tahoma" w:hAnsi="Tahoma" w:cs="Times New Roman"/>
      <w:color w:val="4E6635"/>
      <w:sz w:val="24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1829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en-US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locked/>
    <w:rsid w:val="002009EF"/>
    <w:rPr>
      <w:rFonts w:ascii="Courier New" w:hAnsi="Courier New" w:cs="Times New Roman"/>
      <w:sz w:val="20"/>
      <w:lang w:val="en-US"/>
    </w:rPr>
  </w:style>
  <w:style w:type="paragraph" w:customStyle="1" w:styleId="CharChar">
    <w:name w:val="Char Char"/>
    <w:basedOn w:val="prastasis"/>
    <w:uiPriority w:val="99"/>
    <w:rsid w:val="00D45280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lang w:eastAsia="en-US"/>
    </w:rPr>
  </w:style>
  <w:style w:type="paragraph" w:customStyle="1" w:styleId="CharCharCharChar">
    <w:name w:val="Char Char Char Char"/>
    <w:basedOn w:val="prastasis"/>
    <w:uiPriority w:val="99"/>
    <w:rsid w:val="0081669C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paragraph" w:styleId="Sraopastraipa">
    <w:name w:val="List Paragraph"/>
    <w:basedOn w:val="prastasis"/>
    <w:uiPriority w:val="99"/>
    <w:qFormat/>
    <w:rsid w:val="009E521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prastasis"/>
    <w:uiPriority w:val="99"/>
    <w:rsid w:val="00702E9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2">
    <w:name w:val="List Paragraph2"/>
    <w:basedOn w:val="prastasis"/>
    <w:uiPriority w:val="99"/>
    <w:rsid w:val="00283E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raopastraipa1">
    <w:name w:val="Sąrašo pastraipa1"/>
    <w:basedOn w:val="prastasis"/>
    <w:uiPriority w:val="99"/>
    <w:rsid w:val="00CA03A7"/>
    <w:pPr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jole\Desktop\SABLONAI\5%20tar%20spr%20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 tar spr n.dot</Template>
  <TotalTime>11</TotalTime>
  <Pages>9</Pages>
  <Words>12557</Words>
  <Characters>7159</Characters>
  <Application>Microsoft Office Word</Application>
  <DocSecurity>0</DocSecurity>
  <Lines>59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Savivaldybe</Company>
  <LinksUpToDate>false</LinksUpToDate>
  <CharactersWithSpaces>19677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Nijole</dc:creator>
  <cp:keywords/>
  <dc:description/>
  <cp:lastModifiedBy>Taryba</cp:lastModifiedBy>
  <cp:revision>7</cp:revision>
  <cp:lastPrinted>2012-06-13T12:08:00Z</cp:lastPrinted>
  <dcterms:created xsi:type="dcterms:W3CDTF">2018-12-10T09:24:00Z</dcterms:created>
  <dcterms:modified xsi:type="dcterms:W3CDTF">2018-12-14T13:26:00Z</dcterms:modified>
</cp:coreProperties>
</file>